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BB" w:rsidRPr="00C06309" w:rsidRDefault="00F243BB" w:rsidP="004364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KẾ HOẠCH HOẠT ĐỘNG HỌC- NHÀ TRẺ NĂM HỌC : 2017-2018</w:t>
      </w:r>
    </w:p>
    <w:p w:rsidR="00F243BB" w:rsidRPr="00C06309" w:rsidRDefault="00F243BB" w:rsidP="0043645C">
      <w:pPr>
        <w:jc w:val="center"/>
        <w:rPr>
          <w:b/>
          <w:sz w:val="26"/>
          <w:szCs w:val="26"/>
        </w:rPr>
      </w:pPr>
    </w:p>
    <w:tbl>
      <w:tblPr>
        <w:tblW w:w="14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7"/>
        <w:gridCol w:w="1222"/>
        <w:gridCol w:w="1397"/>
        <w:gridCol w:w="1436"/>
        <w:gridCol w:w="1470"/>
        <w:gridCol w:w="1470"/>
        <w:gridCol w:w="1470"/>
        <w:gridCol w:w="1470"/>
        <w:gridCol w:w="1470"/>
        <w:gridCol w:w="1470"/>
      </w:tblGrid>
      <w:tr w:rsidR="00F243BB" w:rsidTr="00953F90">
        <w:trPr>
          <w:trHeight w:val="273"/>
        </w:trPr>
        <w:tc>
          <w:tcPr>
            <w:tcW w:w="1327" w:type="dxa"/>
          </w:tcPr>
          <w:p w:rsidR="00F243BB" w:rsidRPr="00E7669F" w:rsidRDefault="00F243BB" w:rsidP="00622FC4">
            <w:r w:rsidRPr="00E7669F">
              <w:t>Tháng 8</w:t>
            </w:r>
          </w:p>
        </w:tc>
        <w:tc>
          <w:tcPr>
            <w:tcW w:w="1222" w:type="dxa"/>
          </w:tcPr>
          <w:p w:rsidR="00F243BB" w:rsidRPr="00E7669F" w:rsidRDefault="00F243BB" w:rsidP="00622FC4">
            <w:r w:rsidRPr="00E7669F">
              <w:t>Tháng 9</w:t>
            </w:r>
          </w:p>
        </w:tc>
        <w:tc>
          <w:tcPr>
            <w:tcW w:w="1397" w:type="dxa"/>
          </w:tcPr>
          <w:p w:rsidR="00F243BB" w:rsidRPr="00E7669F" w:rsidRDefault="00F243BB" w:rsidP="00622FC4">
            <w:r w:rsidRPr="00E7669F">
              <w:t>Tháng 10</w:t>
            </w:r>
          </w:p>
        </w:tc>
        <w:tc>
          <w:tcPr>
            <w:tcW w:w="1436" w:type="dxa"/>
          </w:tcPr>
          <w:p w:rsidR="00F243BB" w:rsidRPr="00E7669F" w:rsidRDefault="00F243BB" w:rsidP="00622FC4">
            <w:r w:rsidRPr="00E7669F">
              <w:t>Tháng 11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12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1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3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4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Tháng 5</w:t>
            </w:r>
          </w:p>
        </w:tc>
      </w:tr>
      <w:tr w:rsidR="00F243BB" w:rsidTr="00953F90">
        <w:trPr>
          <w:trHeight w:val="318"/>
        </w:trPr>
        <w:tc>
          <w:tcPr>
            <w:tcW w:w="14202" w:type="dxa"/>
            <w:gridSpan w:val="10"/>
          </w:tcPr>
          <w:p w:rsidR="00F243BB" w:rsidRPr="0075305A" w:rsidRDefault="00F243BB" w:rsidP="00622FC4">
            <w:pPr>
              <w:rPr>
                <w:b/>
                <w:color w:val="000000"/>
                <w:sz w:val="28"/>
                <w:szCs w:val="28"/>
              </w:rPr>
            </w:pPr>
            <w:r w:rsidRPr="0075305A">
              <w:rPr>
                <w:b/>
                <w:color w:val="000000"/>
                <w:sz w:val="28"/>
                <w:szCs w:val="28"/>
              </w:rPr>
              <w:t xml:space="preserve"> I. PHÁT TRIỂN THỂ CHẤT</w:t>
            </w:r>
          </w:p>
        </w:tc>
      </w:tr>
      <w:tr w:rsidR="00F243BB" w:rsidTr="00953F90">
        <w:trPr>
          <w:trHeight w:val="561"/>
        </w:trPr>
        <w:tc>
          <w:tcPr>
            <w:tcW w:w="132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2</w:t>
            </w:r>
          </w:p>
        </w:tc>
        <w:tc>
          <w:tcPr>
            <w:tcW w:w="1222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39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36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2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Vận động mới:3</w:t>
            </w:r>
          </w:p>
        </w:tc>
      </w:tr>
      <w:tr w:rsidR="00F243BB" w:rsidTr="00953F90">
        <w:trPr>
          <w:trHeight w:val="318"/>
        </w:trPr>
        <w:tc>
          <w:tcPr>
            <w:tcW w:w="14202" w:type="dxa"/>
            <w:gridSpan w:val="10"/>
          </w:tcPr>
          <w:p w:rsidR="00F243BB" w:rsidRPr="0075305A" w:rsidRDefault="00F243BB" w:rsidP="00622FC4">
            <w:pPr>
              <w:rPr>
                <w:b/>
                <w:color w:val="000000"/>
                <w:sz w:val="28"/>
                <w:szCs w:val="28"/>
              </w:rPr>
            </w:pPr>
            <w:r w:rsidRPr="0075305A">
              <w:rPr>
                <w:b/>
                <w:color w:val="000000"/>
                <w:sz w:val="28"/>
                <w:szCs w:val="28"/>
              </w:rPr>
              <w:t>II. PHÁT TRIỂN NHẬN THỨC( nhận bết tập nói, phân biệt)</w:t>
            </w:r>
          </w:p>
        </w:tc>
      </w:tr>
      <w:tr w:rsidR="00F243BB" w:rsidTr="00953F90">
        <w:trPr>
          <w:trHeight w:val="273"/>
        </w:trPr>
        <w:tc>
          <w:tcPr>
            <w:tcW w:w="132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- NBTN: 1</w:t>
            </w:r>
          </w:p>
        </w:tc>
        <w:tc>
          <w:tcPr>
            <w:tcW w:w="1222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2</w:t>
            </w:r>
          </w:p>
        </w:tc>
        <w:tc>
          <w:tcPr>
            <w:tcW w:w="139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3</w:t>
            </w:r>
          </w:p>
        </w:tc>
        <w:tc>
          <w:tcPr>
            <w:tcW w:w="1436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3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NBTN:2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1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NBTN: 3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  <w:sz w:val="22"/>
                <w:szCs w:val="22"/>
              </w:rPr>
              <w:t>NBTN: 1</w:t>
            </w:r>
          </w:p>
        </w:tc>
      </w:tr>
      <w:tr w:rsidR="00F243BB" w:rsidTr="00953F90">
        <w:trPr>
          <w:trHeight w:val="273"/>
        </w:trPr>
        <w:tc>
          <w:tcPr>
            <w:tcW w:w="132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  <w:sz w:val="22"/>
                <w:szCs w:val="22"/>
              </w:rPr>
              <w:t>- NBPB: 1</w:t>
            </w:r>
          </w:p>
        </w:tc>
        <w:tc>
          <w:tcPr>
            <w:tcW w:w="1222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NBPB:2</w:t>
            </w:r>
          </w:p>
        </w:tc>
        <w:tc>
          <w:tcPr>
            <w:tcW w:w="1397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NBPB:1</w:t>
            </w:r>
          </w:p>
        </w:tc>
        <w:tc>
          <w:tcPr>
            <w:tcW w:w="1436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NBPB:1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NBPB:2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 1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 1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NBPB:4</w:t>
            </w:r>
          </w:p>
        </w:tc>
        <w:tc>
          <w:tcPr>
            <w:tcW w:w="1470" w:type="dxa"/>
          </w:tcPr>
          <w:p w:rsidR="00F243BB" w:rsidRPr="0075305A" w:rsidRDefault="00F243BB" w:rsidP="00622FC4">
            <w:pPr>
              <w:rPr>
                <w:color w:val="000000"/>
              </w:rPr>
            </w:pPr>
            <w:r w:rsidRPr="0075305A">
              <w:rPr>
                <w:color w:val="000000"/>
              </w:rPr>
              <w:t>NBPB: 2</w:t>
            </w:r>
          </w:p>
        </w:tc>
      </w:tr>
      <w:tr w:rsidR="00F243BB" w:rsidTr="00953F90">
        <w:trPr>
          <w:trHeight w:val="334"/>
        </w:trPr>
        <w:tc>
          <w:tcPr>
            <w:tcW w:w="14202" w:type="dxa"/>
            <w:gridSpan w:val="10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III. PHÁT TRIỂN NGÔN NGỮ</w:t>
            </w:r>
          </w:p>
        </w:tc>
      </w:tr>
      <w:tr w:rsidR="00F243BB" w:rsidTr="00953F90">
        <w:trPr>
          <w:trHeight w:val="1122"/>
        </w:trPr>
        <w:tc>
          <w:tcPr>
            <w:tcW w:w="1327" w:type="dxa"/>
          </w:tcPr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E7669F">
              <w:t>Thơ: 2</w:t>
            </w:r>
          </w:p>
        </w:tc>
        <w:tc>
          <w:tcPr>
            <w:tcW w:w="1222" w:type="dxa"/>
          </w:tcPr>
          <w:p w:rsidR="00F243BB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>
              <w:t>Thơ: 2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>
              <w:t>Chuyện: 2</w:t>
            </w:r>
          </w:p>
        </w:tc>
        <w:tc>
          <w:tcPr>
            <w:tcW w:w="1397" w:type="dxa"/>
          </w:tcPr>
          <w:p w:rsidR="00F243BB" w:rsidRPr="00953F90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 w:rsidRPr="00E7669F">
              <w:t>Chuyện:</w:t>
            </w:r>
            <w:r>
              <w:t xml:space="preserve"> </w:t>
            </w:r>
            <w:r w:rsidRPr="00E7669F">
              <w:t>2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E7669F">
              <w:t>Thơ:</w:t>
            </w:r>
            <w:r>
              <w:t xml:space="preserve"> </w:t>
            </w:r>
            <w:r w:rsidRPr="00E7669F">
              <w:t>2</w:t>
            </w:r>
          </w:p>
        </w:tc>
        <w:tc>
          <w:tcPr>
            <w:tcW w:w="1436" w:type="dxa"/>
          </w:tcPr>
          <w:p w:rsidR="00F243BB" w:rsidRPr="00953F90" w:rsidRDefault="00F243BB" w:rsidP="00953F90">
            <w:pPr>
              <w:jc w:val="center"/>
              <w:rPr>
                <w:lang w:val="fr-FR"/>
              </w:rPr>
            </w:pPr>
          </w:p>
          <w:p w:rsidR="00F243BB" w:rsidRDefault="00F243BB" w:rsidP="00953F90">
            <w:pPr>
              <w:jc w:val="center"/>
            </w:pPr>
            <w:r w:rsidRPr="00E7669F">
              <w:t>Thơ:2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  <w:rPr>
                <w:lang w:val="fr-FR"/>
              </w:rPr>
            </w:pPr>
            <w:r>
              <w:t>Chuyện:2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  <w:rPr>
                <w:lang w:val="fr-FR"/>
              </w:rPr>
            </w:pPr>
          </w:p>
          <w:p w:rsidR="00F243BB" w:rsidRDefault="00F243BB" w:rsidP="00953F90">
            <w:pPr>
              <w:jc w:val="center"/>
            </w:pPr>
            <w:r>
              <w:t>Thơ: 3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  <w:rPr>
                <w:lang w:val="fr-FR"/>
              </w:rPr>
            </w:pPr>
            <w:r>
              <w:t>Chuyện: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>
              <w:t>Thơ: 2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>
              <w:t>Chuyện:2</w:t>
            </w:r>
          </w:p>
        </w:tc>
        <w:tc>
          <w:tcPr>
            <w:tcW w:w="1470" w:type="dxa"/>
          </w:tcPr>
          <w:p w:rsidR="00F243BB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>
              <w:t>Chuyện: 1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E7669F">
              <w:t>Thơ:1</w:t>
            </w:r>
          </w:p>
        </w:tc>
        <w:tc>
          <w:tcPr>
            <w:tcW w:w="1470" w:type="dxa"/>
          </w:tcPr>
          <w:p w:rsidR="00F243BB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 w:rsidRPr="00E7669F">
              <w:t>Thơ: 2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E7669F">
              <w:t>Chuyện:</w:t>
            </w:r>
            <w:r>
              <w:t xml:space="preserve"> </w:t>
            </w:r>
            <w:r w:rsidRPr="00E7669F">
              <w:t>2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>
              <w:t>Thơ: 3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>
              <w:t>Chuyện: 1</w:t>
            </w:r>
          </w:p>
        </w:tc>
        <w:tc>
          <w:tcPr>
            <w:tcW w:w="1470" w:type="dxa"/>
          </w:tcPr>
          <w:p w:rsidR="00F243BB" w:rsidRDefault="00F243BB" w:rsidP="00953F90">
            <w:pPr>
              <w:jc w:val="center"/>
            </w:pPr>
          </w:p>
          <w:p w:rsidR="00F243BB" w:rsidRDefault="00F243BB" w:rsidP="00953F90">
            <w:pPr>
              <w:jc w:val="center"/>
            </w:pPr>
            <w:r>
              <w:t>Thơ: 1</w:t>
            </w:r>
          </w:p>
          <w:p w:rsidR="00F243BB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>
              <w:t>Chuyện: 2</w:t>
            </w:r>
          </w:p>
        </w:tc>
      </w:tr>
      <w:tr w:rsidR="00F243BB" w:rsidTr="00953F90">
        <w:trPr>
          <w:trHeight w:val="318"/>
        </w:trPr>
        <w:tc>
          <w:tcPr>
            <w:tcW w:w="14202" w:type="dxa"/>
            <w:gridSpan w:val="10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IV. PHÁT TRIỂN TÌNH CẢM XÃ HỘI, THẨM MĨ (Âm nhạc)</w:t>
            </w:r>
          </w:p>
        </w:tc>
      </w:tr>
      <w:tr w:rsidR="00F243BB" w:rsidTr="00953F90">
        <w:trPr>
          <w:trHeight w:val="273"/>
        </w:trPr>
        <w:tc>
          <w:tcPr>
            <w:tcW w:w="1327" w:type="dxa"/>
          </w:tcPr>
          <w:p w:rsidR="00F243BB" w:rsidRPr="00E7669F" w:rsidRDefault="00F243BB" w:rsidP="00622FC4">
            <w:r w:rsidRPr="00E7669F">
              <w:t xml:space="preserve">Dạy hát: </w:t>
            </w:r>
            <w:r>
              <w:t>2</w:t>
            </w:r>
          </w:p>
        </w:tc>
        <w:tc>
          <w:tcPr>
            <w:tcW w:w="1222" w:type="dxa"/>
          </w:tcPr>
          <w:p w:rsidR="00F243BB" w:rsidRPr="00E7669F" w:rsidRDefault="00F243BB" w:rsidP="00622FC4">
            <w:r>
              <w:t>NHDC</w:t>
            </w:r>
            <w:r w:rsidRPr="00E7669F">
              <w:t>:1</w:t>
            </w:r>
          </w:p>
        </w:tc>
        <w:tc>
          <w:tcPr>
            <w:tcW w:w="1397" w:type="dxa"/>
          </w:tcPr>
          <w:p w:rsidR="00F243BB" w:rsidRPr="00E7669F" w:rsidRDefault="00F243BB" w:rsidP="00622FC4">
            <w:r w:rsidRPr="00E7669F">
              <w:t>DV Đ:</w:t>
            </w:r>
            <w:r>
              <w:t>1</w:t>
            </w:r>
          </w:p>
        </w:tc>
        <w:tc>
          <w:tcPr>
            <w:tcW w:w="1436" w:type="dxa"/>
          </w:tcPr>
          <w:p w:rsidR="00F243BB" w:rsidRPr="00E7669F" w:rsidRDefault="00F243BB" w:rsidP="00622FC4">
            <w:r>
              <w:t>NNTN: 1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>Dạy hát: 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Dạy hát</w:t>
            </w:r>
            <w:r>
              <w:t>: 1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 xml:space="preserve">Dạy hát: </w:t>
            </w:r>
            <w:r w:rsidRPr="00E7669F">
              <w:t>2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>Dạy hát: 1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DV Đ:2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Dạy hát :1</w:t>
            </w:r>
          </w:p>
        </w:tc>
      </w:tr>
      <w:tr w:rsidR="00F243BB" w:rsidTr="00953F90">
        <w:trPr>
          <w:trHeight w:val="273"/>
        </w:trPr>
        <w:tc>
          <w:tcPr>
            <w:tcW w:w="1327" w:type="dxa"/>
          </w:tcPr>
          <w:p w:rsidR="00F243BB" w:rsidRPr="00E7669F" w:rsidRDefault="00F243BB" w:rsidP="00622FC4"/>
        </w:tc>
        <w:tc>
          <w:tcPr>
            <w:tcW w:w="1222" w:type="dxa"/>
          </w:tcPr>
          <w:p w:rsidR="00F243BB" w:rsidRPr="00E7669F" w:rsidRDefault="00F243BB" w:rsidP="00622FC4">
            <w:r>
              <w:t>Dạy hát: 1</w:t>
            </w:r>
          </w:p>
        </w:tc>
        <w:tc>
          <w:tcPr>
            <w:tcW w:w="1397" w:type="dxa"/>
          </w:tcPr>
          <w:p w:rsidR="00F243BB" w:rsidRPr="00E7669F" w:rsidRDefault="00F243BB" w:rsidP="00622FC4">
            <w:r w:rsidRPr="00E7669F">
              <w:t>Dạy hát:</w:t>
            </w:r>
            <w:r>
              <w:t>2</w:t>
            </w:r>
          </w:p>
        </w:tc>
        <w:tc>
          <w:tcPr>
            <w:tcW w:w="1436" w:type="dxa"/>
          </w:tcPr>
          <w:p w:rsidR="00F243BB" w:rsidRPr="00E7669F" w:rsidRDefault="00F243BB" w:rsidP="00622FC4">
            <w:r>
              <w:t>DVĐ: 2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>DVĐ: 1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DV Đ:</w:t>
            </w:r>
            <w:r>
              <w:t xml:space="preserve"> </w:t>
            </w:r>
            <w:r w:rsidRPr="00E7669F">
              <w:t>2</w:t>
            </w:r>
          </w:p>
        </w:tc>
        <w:tc>
          <w:tcPr>
            <w:tcW w:w="1470" w:type="dxa"/>
          </w:tcPr>
          <w:p w:rsidR="00F243BB" w:rsidRPr="00E7669F" w:rsidRDefault="00F243BB" w:rsidP="00622FC4"/>
        </w:tc>
        <w:tc>
          <w:tcPr>
            <w:tcW w:w="1470" w:type="dxa"/>
          </w:tcPr>
          <w:p w:rsidR="00F243BB" w:rsidRPr="00E7669F" w:rsidRDefault="00F243BB" w:rsidP="00622FC4">
            <w:r>
              <w:t>NNTN: 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Dạy hát :</w:t>
            </w:r>
            <w:r>
              <w:t>2</w:t>
            </w:r>
          </w:p>
        </w:tc>
        <w:tc>
          <w:tcPr>
            <w:tcW w:w="1470" w:type="dxa"/>
          </w:tcPr>
          <w:p w:rsidR="00F243BB" w:rsidRPr="00E7669F" w:rsidRDefault="00F243BB" w:rsidP="00622FC4">
            <w:r w:rsidRPr="00E7669F">
              <w:t>NN</w:t>
            </w:r>
            <w:r>
              <w:t>DC</w:t>
            </w:r>
            <w:r w:rsidRPr="00E7669F">
              <w:t>:</w:t>
            </w:r>
            <w:r>
              <w:t xml:space="preserve"> </w:t>
            </w:r>
            <w:r w:rsidRPr="00E7669F">
              <w:t>1</w:t>
            </w:r>
          </w:p>
        </w:tc>
      </w:tr>
      <w:tr w:rsidR="00F243BB" w:rsidTr="00953F90">
        <w:trPr>
          <w:trHeight w:val="273"/>
        </w:trPr>
        <w:tc>
          <w:tcPr>
            <w:tcW w:w="1327" w:type="dxa"/>
          </w:tcPr>
          <w:p w:rsidR="00F243BB" w:rsidRPr="00E7669F" w:rsidRDefault="00F243BB" w:rsidP="00622FC4"/>
        </w:tc>
        <w:tc>
          <w:tcPr>
            <w:tcW w:w="1222" w:type="dxa"/>
          </w:tcPr>
          <w:p w:rsidR="00F243BB" w:rsidRPr="00E7669F" w:rsidRDefault="00F243BB" w:rsidP="00622FC4">
            <w:r w:rsidRPr="00E7669F">
              <w:t xml:space="preserve">DVĐ: </w:t>
            </w:r>
            <w:r>
              <w:t>2</w:t>
            </w:r>
          </w:p>
        </w:tc>
        <w:tc>
          <w:tcPr>
            <w:tcW w:w="1397" w:type="dxa"/>
          </w:tcPr>
          <w:p w:rsidR="00F243BB" w:rsidRPr="00E7669F" w:rsidRDefault="00F243BB" w:rsidP="00622FC4">
            <w:r>
              <w:t>NNTN: 1</w:t>
            </w:r>
          </w:p>
        </w:tc>
        <w:tc>
          <w:tcPr>
            <w:tcW w:w="1436" w:type="dxa"/>
          </w:tcPr>
          <w:p w:rsidR="00F243BB" w:rsidRPr="00E7669F" w:rsidRDefault="00F243BB" w:rsidP="00622FC4">
            <w:r>
              <w:t>NNDC: 1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>NNTN: 1</w:t>
            </w:r>
          </w:p>
        </w:tc>
        <w:tc>
          <w:tcPr>
            <w:tcW w:w="1470" w:type="dxa"/>
          </w:tcPr>
          <w:p w:rsidR="00F243BB" w:rsidRPr="00E7669F" w:rsidRDefault="00F243BB" w:rsidP="00622FC4">
            <w:r>
              <w:t>NNDC</w:t>
            </w:r>
            <w:r w:rsidRPr="00E7669F">
              <w:t>: 1</w:t>
            </w:r>
          </w:p>
        </w:tc>
        <w:tc>
          <w:tcPr>
            <w:tcW w:w="1470" w:type="dxa"/>
          </w:tcPr>
          <w:p w:rsidR="00F243BB" w:rsidRPr="00E7669F" w:rsidRDefault="00F243BB" w:rsidP="00622FC4"/>
        </w:tc>
        <w:tc>
          <w:tcPr>
            <w:tcW w:w="1470" w:type="dxa"/>
          </w:tcPr>
          <w:p w:rsidR="00F243BB" w:rsidRPr="00E7669F" w:rsidRDefault="00F243BB" w:rsidP="00622FC4">
            <w:r>
              <w:t>DVĐ: 1</w:t>
            </w:r>
          </w:p>
        </w:tc>
        <w:tc>
          <w:tcPr>
            <w:tcW w:w="1470" w:type="dxa"/>
          </w:tcPr>
          <w:p w:rsidR="00F243BB" w:rsidRPr="00E7669F" w:rsidRDefault="00F243BB" w:rsidP="00622FC4"/>
        </w:tc>
        <w:tc>
          <w:tcPr>
            <w:tcW w:w="1470" w:type="dxa"/>
          </w:tcPr>
          <w:p w:rsidR="00F243BB" w:rsidRPr="00E7669F" w:rsidRDefault="00F243BB" w:rsidP="00622FC4">
            <w:r w:rsidRPr="00E7669F">
              <w:t>DV Đ:</w:t>
            </w:r>
            <w:r>
              <w:t xml:space="preserve"> </w:t>
            </w:r>
            <w:r w:rsidRPr="00E7669F">
              <w:t>1</w:t>
            </w:r>
          </w:p>
        </w:tc>
      </w:tr>
      <w:tr w:rsidR="00F243BB" w:rsidTr="00953F90">
        <w:trPr>
          <w:trHeight w:val="522"/>
        </w:trPr>
        <w:tc>
          <w:tcPr>
            <w:tcW w:w="14202" w:type="dxa"/>
            <w:gridSpan w:val="10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Tạo hình</w:t>
            </w:r>
          </w:p>
        </w:tc>
      </w:tr>
      <w:tr w:rsidR="00F243BB" w:rsidTr="00953F90">
        <w:trPr>
          <w:trHeight w:val="839"/>
        </w:trPr>
        <w:tc>
          <w:tcPr>
            <w:tcW w:w="1327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2T: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Xếp 1: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Xâu 1:</w:t>
            </w:r>
          </w:p>
          <w:p w:rsidR="00F243BB" w:rsidRDefault="00F243BB" w:rsidP="00953F90">
            <w:pPr>
              <w:jc w:val="center"/>
            </w:pPr>
          </w:p>
          <w:p w:rsidR="00F243BB" w:rsidRPr="00E7669F" w:rsidRDefault="00F243BB" w:rsidP="00953F90">
            <w:pPr>
              <w:jc w:val="center"/>
            </w:pPr>
          </w:p>
        </w:tc>
        <w:tc>
          <w:tcPr>
            <w:tcW w:w="1222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4T: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Di màu: 1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LQĐN: 2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Tô màu: 1</w:t>
            </w:r>
          </w:p>
          <w:p w:rsidR="00F243BB" w:rsidRDefault="00F243BB" w:rsidP="00953F90">
            <w:pPr>
              <w:jc w:val="center"/>
            </w:pPr>
          </w:p>
          <w:p w:rsidR="00F243BB" w:rsidRPr="00E7669F" w:rsidRDefault="00F243BB" w:rsidP="00953F90">
            <w:pPr>
              <w:jc w:val="center"/>
            </w:pPr>
          </w:p>
        </w:tc>
        <w:tc>
          <w:tcPr>
            <w:tcW w:w="1397" w:type="dxa"/>
          </w:tcPr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4T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Xâu: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Xếp: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Tô: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Vẽ: 1</w:t>
            </w:r>
          </w:p>
        </w:tc>
        <w:tc>
          <w:tcPr>
            <w:tcW w:w="1436" w:type="dxa"/>
          </w:tcPr>
          <w:p w:rsidR="00F243BB" w:rsidRPr="00953F90" w:rsidRDefault="00F243BB" w:rsidP="00953F90">
            <w:pPr>
              <w:jc w:val="center"/>
              <w:rPr>
                <w:lang w:val="fr-FR"/>
              </w:rPr>
            </w:pPr>
            <w:r w:rsidRPr="00953F90">
              <w:rPr>
                <w:sz w:val="22"/>
                <w:szCs w:val="22"/>
                <w:lang w:val="fr-FR"/>
              </w:rPr>
              <w:t>4T</w:t>
            </w:r>
          </w:p>
          <w:p w:rsidR="00F243BB" w:rsidRPr="00953F90" w:rsidRDefault="00F243BB" w:rsidP="00953F90">
            <w:pPr>
              <w:jc w:val="center"/>
              <w:rPr>
                <w:lang w:val="fr-FR"/>
              </w:rPr>
            </w:pPr>
          </w:p>
          <w:p w:rsidR="00F243BB" w:rsidRPr="00953F90" w:rsidRDefault="00F243BB" w:rsidP="00953F90">
            <w:pPr>
              <w:jc w:val="center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Vò</w:t>
            </w:r>
            <w:r w:rsidRPr="00953F90">
              <w:rPr>
                <w:sz w:val="22"/>
                <w:szCs w:val="22"/>
                <w:lang w:val="fr-FR"/>
              </w:rPr>
              <w:t>: 1</w:t>
            </w:r>
          </w:p>
          <w:p w:rsidR="00F243BB" w:rsidRPr="00953F90" w:rsidRDefault="00F243BB" w:rsidP="00953F90">
            <w:pPr>
              <w:jc w:val="center"/>
              <w:rPr>
                <w:lang w:val="fr-FR"/>
              </w:rPr>
            </w:pPr>
            <w:r w:rsidRPr="00953F90">
              <w:rPr>
                <w:sz w:val="22"/>
                <w:szCs w:val="22"/>
                <w:lang w:val="fr-FR"/>
              </w:rPr>
              <w:t>Tô: 2</w:t>
            </w:r>
          </w:p>
          <w:p w:rsidR="00F243BB" w:rsidRPr="00E7669F" w:rsidRDefault="00F243BB" w:rsidP="00953F90">
            <w:pPr>
              <w:jc w:val="center"/>
            </w:pPr>
            <w:r w:rsidRPr="00953F90">
              <w:rPr>
                <w:sz w:val="22"/>
                <w:szCs w:val="22"/>
                <w:lang w:val="fr-FR"/>
              </w:rPr>
              <w:t>Xâu: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4T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Xếp 1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Tháo lắp vòng: 1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Di màu : 1</w:t>
            </w:r>
          </w:p>
          <w:p w:rsidR="00F243BB" w:rsidRPr="00E7669F" w:rsidRDefault="00F243BB" w:rsidP="00953F90">
            <w:pPr>
              <w:jc w:val="center"/>
            </w:pPr>
            <w:r w:rsidRPr="00953F90">
              <w:rPr>
                <w:sz w:val="22"/>
                <w:szCs w:val="22"/>
                <w:lang w:val="fr-FR"/>
              </w:rPr>
              <w:t>Vẽ :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4T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Tô: 2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Vẽ: 1</w:t>
            </w:r>
          </w:p>
          <w:p w:rsidR="00F243BB" w:rsidRPr="00E7669F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Nặn: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2T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Tô: 1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Xâu: 1</w:t>
            </w:r>
          </w:p>
          <w:p w:rsidR="00F243BB" w:rsidRDefault="00F243BB" w:rsidP="00953F90">
            <w:pPr>
              <w:jc w:val="center"/>
            </w:pPr>
          </w:p>
          <w:p w:rsidR="00F243BB" w:rsidRPr="00E7669F" w:rsidRDefault="00F243BB" w:rsidP="00953F90">
            <w:pPr>
              <w:jc w:val="center"/>
            </w:pPr>
          </w:p>
        </w:tc>
        <w:tc>
          <w:tcPr>
            <w:tcW w:w="1470" w:type="dxa"/>
          </w:tcPr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4T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Nặn: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Tô: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Xếp: 1</w:t>
            </w:r>
          </w:p>
          <w:p w:rsidR="00F243BB" w:rsidRPr="001F3EBC" w:rsidRDefault="00F243BB" w:rsidP="00953F90">
            <w:pPr>
              <w:jc w:val="center"/>
              <w:rPr>
                <w:lang w:val="fr-FR"/>
              </w:rPr>
            </w:pPr>
            <w:r w:rsidRPr="001F3EBC">
              <w:rPr>
                <w:sz w:val="22"/>
                <w:szCs w:val="22"/>
                <w:lang w:val="fr-FR"/>
              </w:rPr>
              <w:t>Xâu:</w:t>
            </w:r>
            <w:r>
              <w:rPr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4T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>
              <w:rPr>
                <w:sz w:val="22"/>
                <w:szCs w:val="22"/>
              </w:rPr>
              <w:t>Xé</w:t>
            </w:r>
            <w:r w:rsidRPr="00953F90">
              <w:rPr>
                <w:sz w:val="22"/>
                <w:szCs w:val="22"/>
              </w:rPr>
              <w:t>: 1</w:t>
            </w: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Xâu: 2</w:t>
            </w:r>
          </w:p>
          <w:p w:rsidR="00F243BB" w:rsidRPr="00E7669F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Tô: 1</w:t>
            </w:r>
          </w:p>
        </w:tc>
        <w:tc>
          <w:tcPr>
            <w:tcW w:w="1470" w:type="dxa"/>
          </w:tcPr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3T</w:t>
            </w:r>
          </w:p>
          <w:p w:rsidR="00F243BB" w:rsidRPr="00953F90" w:rsidRDefault="00F243BB" w:rsidP="00953F90">
            <w:pPr>
              <w:jc w:val="center"/>
            </w:pPr>
          </w:p>
          <w:p w:rsidR="00F243BB" w:rsidRPr="00953F90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Tô: 2</w:t>
            </w:r>
          </w:p>
          <w:p w:rsidR="00F243BB" w:rsidRPr="00E7669F" w:rsidRDefault="00F243BB" w:rsidP="00953F90">
            <w:pPr>
              <w:jc w:val="center"/>
            </w:pPr>
            <w:r w:rsidRPr="00953F90">
              <w:rPr>
                <w:sz w:val="22"/>
                <w:szCs w:val="22"/>
              </w:rPr>
              <w:t>Tháo lắp vòng: 1</w:t>
            </w:r>
          </w:p>
        </w:tc>
      </w:tr>
    </w:tbl>
    <w:p w:rsidR="00F243BB" w:rsidRDefault="00F243BB"/>
    <w:p w:rsidR="00F243BB" w:rsidRDefault="00F243BB"/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Pr="008654C5" w:rsidRDefault="00F243BB" w:rsidP="008654C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</w:t>
      </w:r>
      <w:r w:rsidRPr="008654C5">
        <w:rPr>
          <w:b/>
          <w:bCs/>
          <w:sz w:val="28"/>
          <w:szCs w:val="28"/>
        </w:rPr>
        <w:t>THỜI KHOÁ BIỂU NĂM HỌC 2017-2018</w:t>
      </w:r>
      <w:r w:rsidRPr="008654C5">
        <w:rPr>
          <w:b/>
          <w:bCs/>
          <w:sz w:val="28"/>
          <w:szCs w:val="28"/>
        </w:rPr>
        <w:br/>
      </w:r>
      <w:r>
        <w:rPr>
          <w:b/>
          <w:bCs/>
        </w:rPr>
        <w:t>TD: 35</w:t>
      </w:r>
      <w:r w:rsidRPr="008654C5">
        <w:rPr>
          <w:b/>
          <w:bCs/>
        </w:rPr>
        <w:t xml:space="preserve"> </w:t>
      </w:r>
      <w:r>
        <w:rPr>
          <w:b/>
          <w:bCs/>
        </w:rPr>
        <w:t>tiết; Nhận biết tập nói: 20 tiết; Nhận biết phân biệt: 15 tiết; Âm nhạc: 35 tiết; Tạo hình: 35 tiết; Văn học: 35 tiết</w:t>
      </w:r>
      <w:r w:rsidRPr="008654C5">
        <w:rPr>
          <w:b/>
          <w:bCs/>
        </w:rPr>
        <w:br/>
        <w:t>Tổng cộng: 175 tiết/35 tuần</w:t>
      </w:r>
    </w:p>
    <w:p w:rsidR="00F243BB" w:rsidRDefault="00F243BB" w:rsidP="008654C5">
      <w:pPr>
        <w:rPr>
          <w:b/>
          <w:bCs/>
          <w:sz w:val="28"/>
          <w:szCs w:val="28"/>
        </w:rPr>
      </w:pPr>
    </w:p>
    <w:p w:rsidR="00F243BB" w:rsidRDefault="00F243BB" w:rsidP="008564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THỜI KHÓA BIỂU THÁNG 11</w:t>
      </w:r>
      <w:r w:rsidRPr="008F59E4">
        <w:rPr>
          <w:b/>
          <w:bCs/>
          <w:sz w:val="28"/>
          <w:szCs w:val="28"/>
        </w:rPr>
        <w:t xml:space="preserve"> (CHỦ ĐỀ:</w:t>
      </w:r>
      <w:r>
        <w:rPr>
          <w:b/>
          <w:bCs/>
          <w:sz w:val="28"/>
          <w:szCs w:val="28"/>
        </w:rPr>
        <w:t xml:space="preserve"> </w:t>
      </w:r>
      <w:r w:rsidRPr="00DC0998">
        <w:rPr>
          <w:b/>
          <w:bCs/>
          <w:sz w:val="28"/>
          <w:szCs w:val="28"/>
        </w:rPr>
        <w:t>MẸ VÀ NHỮNG NGƯỜI THÂN YÊU CỦA BÉ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8F59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856480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856480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856480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856480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856480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856480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THỜI KHÓA BIỂU THÁNG 12</w:t>
      </w:r>
      <w:r w:rsidRPr="008F59E4">
        <w:rPr>
          <w:b/>
          <w:bCs/>
          <w:sz w:val="28"/>
          <w:szCs w:val="28"/>
        </w:rPr>
        <w:t xml:space="preserve"> </w:t>
      </w: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</w:t>
      </w:r>
      <w:r w:rsidRPr="00270107">
        <w:rPr>
          <w:b/>
          <w:bCs/>
          <w:sz w:val="28"/>
          <w:szCs w:val="28"/>
        </w:rPr>
        <w:t>NHỮNG CON VẬT ĐÁNG YÊU</w:t>
      </w:r>
      <w:r>
        <w:rPr>
          <w:b/>
          <w:bCs/>
          <w:sz w:val="28"/>
          <w:szCs w:val="28"/>
        </w:rPr>
        <w:t>3T – CÂY VÀ NHỮNG BÔNG HOA ĐẸP 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C82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C8258A">
      <w:pPr>
        <w:rPr>
          <w:b/>
          <w:bCs/>
          <w:sz w:val="28"/>
          <w:szCs w:val="28"/>
        </w:rPr>
      </w:pP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THỜI KHÓA BIỂU THÁNG 01/2018</w:t>
      </w: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CÂY VÀ NHỮNG BÔNG HOA ĐẸP 3T – NGÀY TẾT VUI VẺ1T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</w:t>
      </w: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C82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C82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THỜI KHÓA BIỂU THÁNG 02/2018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NGÀY TẾT VUI VẺ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8258A">
      <w:pPr>
        <w:rPr>
          <w:b/>
          <w:bCs/>
          <w:sz w:val="28"/>
          <w:szCs w:val="28"/>
        </w:rPr>
      </w:pP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THỜI KHÓA BIỂU THÁNG 03/2018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PHƯƠNG TIỆN GIAO THÔNG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8258A">
      <w:pPr>
        <w:rPr>
          <w:b/>
          <w:bCs/>
          <w:sz w:val="28"/>
          <w:szCs w:val="28"/>
        </w:rPr>
      </w:pP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C82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THỜI KHÓA BIỂU THÁNG 04/2018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MÙA HÈ CỦA BÉ 3T – BÉ LÊN MẪU GIÁO 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C8258A">
      <w:pPr>
        <w:rPr>
          <w:b/>
          <w:bCs/>
          <w:sz w:val="28"/>
          <w:szCs w:val="28"/>
        </w:rPr>
      </w:pP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C8258A">
      <w:pPr>
        <w:rPr>
          <w:b/>
          <w:bCs/>
          <w:sz w:val="28"/>
          <w:szCs w:val="28"/>
        </w:rPr>
      </w:pPr>
    </w:p>
    <w:p w:rsidR="00F243BB" w:rsidRDefault="00F243BB" w:rsidP="00546A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THỜI KHÓA BIỂU THÁNG 05/2018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BÉ LÊN MẪU GIÁO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8258A">
      <w:pPr>
        <w:rPr>
          <w:b/>
          <w:bCs/>
          <w:sz w:val="28"/>
          <w:szCs w:val="28"/>
        </w:rPr>
      </w:pPr>
    </w:p>
    <w:p w:rsidR="00F243BB" w:rsidRDefault="00F243BB" w:rsidP="00823444">
      <w:pPr>
        <w:rPr>
          <w:b/>
          <w:bCs/>
          <w:sz w:val="28"/>
          <w:szCs w:val="28"/>
        </w:rPr>
      </w:pPr>
    </w:p>
    <w:tbl>
      <w:tblPr>
        <w:tblW w:w="13460" w:type="dxa"/>
        <w:tblInd w:w="93" w:type="dxa"/>
        <w:tblLook w:val="00A0"/>
      </w:tblPr>
      <w:tblGrid>
        <w:gridCol w:w="1660"/>
        <w:gridCol w:w="2220"/>
        <w:gridCol w:w="2320"/>
        <w:gridCol w:w="2440"/>
        <w:gridCol w:w="2440"/>
        <w:gridCol w:w="2380"/>
      </w:tblGrid>
      <w:tr w:rsidR="00F243BB" w:rsidRPr="00856480" w:rsidTr="00A60118">
        <w:trPr>
          <w:trHeight w:val="3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Tuần/Thứ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Thứ 6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NBTN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Âm nhạc</w:t>
            </w:r>
          </w:p>
        </w:tc>
      </w:tr>
      <w:tr w:rsidR="00F243BB" w:rsidRPr="00856480" w:rsidTr="00A60118">
        <w:trPr>
          <w:trHeight w:val="34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b/>
                <w:bCs/>
                <w:sz w:val="28"/>
                <w:szCs w:val="28"/>
              </w:rPr>
            </w:pPr>
            <w:r w:rsidRPr="00856480">
              <w:rPr>
                <w:b/>
                <w:bCs/>
                <w:sz w:val="28"/>
                <w:szCs w:val="28"/>
              </w:rPr>
              <w:t>Tuần 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dục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NBPB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hình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học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3BB" w:rsidRPr="00856480" w:rsidRDefault="00F243BB" w:rsidP="00A60118">
            <w:pPr>
              <w:jc w:val="center"/>
              <w:rPr>
                <w:sz w:val="28"/>
                <w:szCs w:val="28"/>
              </w:rPr>
            </w:pPr>
            <w:r w:rsidRPr="00856480">
              <w:rPr>
                <w:sz w:val="28"/>
                <w:szCs w:val="28"/>
              </w:rPr>
              <w:t>Âm nhạc</w:t>
            </w:r>
          </w:p>
        </w:tc>
      </w:tr>
    </w:tbl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</w:p>
    <w:p w:rsidR="00F243BB" w:rsidRDefault="00F243BB" w:rsidP="008F59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THỜI KHÓA BIỂU THÁNG 11</w:t>
      </w:r>
      <w:r w:rsidRPr="008F59E4">
        <w:rPr>
          <w:b/>
          <w:bCs/>
          <w:sz w:val="28"/>
          <w:szCs w:val="28"/>
        </w:rPr>
        <w:t xml:space="preserve"> (CHỦ ĐỀ:</w:t>
      </w:r>
      <w:r>
        <w:rPr>
          <w:b/>
          <w:bCs/>
          <w:sz w:val="28"/>
          <w:szCs w:val="28"/>
        </w:rPr>
        <w:t xml:space="preserve"> </w:t>
      </w:r>
      <w:r w:rsidRPr="00DC0998">
        <w:rPr>
          <w:b/>
          <w:bCs/>
          <w:sz w:val="28"/>
          <w:szCs w:val="28"/>
        </w:rPr>
        <w:t>MẸ VÀ NHỮNG NGƯỜI THÂN YÊU CỦA BÉ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8F59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LỚP: NHÀ TRẺ</w:t>
      </w:r>
    </w:p>
    <w:p w:rsidR="00F243BB" w:rsidRPr="008F59E4" w:rsidRDefault="00F243BB" w:rsidP="008F59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( Thời gian thực hiện từ ngày: 06/11 – 1/12 )</w:t>
      </w:r>
    </w:p>
    <w:p w:rsidR="00F243BB" w:rsidRDefault="00F243BB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8F59E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/>
        </w:tc>
        <w:tc>
          <w:tcPr>
            <w:tcW w:w="2340" w:type="dxa"/>
          </w:tcPr>
          <w:p w:rsidR="00F243BB" w:rsidRPr="00953F90" w:rsidRDefault="00F243BB" w:rsidP="008F59E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/>
        </w:tc>
        <w:tc>
          <w:tcPr>
            <w:tcW w:w="2520" w:type="dxa"/>
          </w:tcPr>
          <w:p w:rsidR="00F243BB" w:rsidRPr="00953F90" w:rsidRDefault="00F243BB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RPr="0075305A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8F59E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 11</w:t>
            </w:r>
          </w:p>
          <w:p w:rsidR="00F243BB" w:rsidRPr="00953F90" w:rsidRDefault="00F243BB" w:rsidP="008F59E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Bé và những người thân trong gia đình</w:t>
            </w:r>
          </w:p>
          <w:p w:rsidR="00F243BB" w:rsidRDefault="00F243BB"/>
        </w:tc>
        <w:tc>
          <w:tcPr>
            <w:tcW w:w="2340" w:type="dxa"/>
          </w:tcPr>
          <w:p w:rsidR="00F243BB" w:rsidRPr="00DD2A96" w:rsidRDefault="00F243BB" w:rsidP="001F3EBC">
            <w:pPr>
              <w:rPr>
                <w:sz w:val="28"/>
                <w:szCs w:val="28"/>
              </w:rPr>
            </w:pPr>
            <w:r w:rsidRPr="00DD2A96">
              <w:rPr>
                <w:sz w:val="28"/>
                <w:szCs w:val="28"/>
              </w:rPr>
              <w:t>Bật tại chổ (T1)</w:t>
            </w:r>
          </w:p>
        </w:tc>
        <w:tc>
          <w:tcPr>
            <w:tcW w:w="2520" w:type="dxa"/>
          </w:tcPr>
          <w:p w:rsidR="00F243BB" w:rsidRPr="00953F90" w:rsidRDefault="00F243BB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NBTN: Tên những người xung quanh bé (ba mẹ, </w:t>
            </w:r>
            <w:r>
              <w:rPr>
                <w:sz w:val="28"/>
                <w:szCs w:val="28"/>
              </w:rPr>
              <w:t>anh, chị)</w:t>
            </w:r>
            <w:r w:rsidRPr="00953F90">
              <w:rPr>
                <w:sz w:val="28"/>
                <w:szCs w:val="28"/>
              </w:rPr>
              <w:br/>
            </w:r>
          </w:p>
        </w:tc>
        <w:tc>
          <w:tcPr>
            <w:tcW w:w="2466" w:type="dxa"/>
          </w:tcPr>
          <w:p w:rsidR="00F243BB" w:rsidRPr="001F3EBC" w:rsidRDefault="00F243BB" w:rsidP="008F59E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Vò </w:t>
            </w:r>
            <w:r w:rsidRPr="001F3EBC">
              <w:rPr>
                <w:sz w:val="28"/>
                <w:szCs w:val="28"/>
                <w:lang w:val="pt-BR"/>
              </w:rPr>
              <w:t>giấy tự do</w:t>
            </w:r>
            <w:r w:rsidRPr="001F3EBC">
              <w:rPr>
                <w:sz w:val="28"/>
                <w:szCs w:val="28"/>
                <w:lang w:val="pt-BR"/>
              </w:rPr>
              <w:br/>
              <w:t>(M)</w:t>
            </w:r>
          </w:p>
          <w:p w:rsidR="00F243BB" w:rsidRPr="001F3EBC" w:rsidRDefault="00F243BB">
            <w:pPr>
              <w:rPr>
                <w:lang w:val="pt-BR"/>
              </w:rPr>
            </w:pPr>
          </w:p>
        </w:tc>
        <w:tc>
          <w:tcPr>
            <w:tcW w:w="2394" w:type="dxa"/>
          </w:tcPr>
          <w:p w:rsidR="00F243BB" w:rsidRPr="00953F90" w:rsidRDefault="00F243BB" w:rsidP="008F59E4">
            <w:pPr>
              <w:rPr>
                <w:color w:val="FF0000"/>
                <w:sz w:val="28"/>
                <w:szCs w:val="28"/>
              </w:rPr>
            </w:pPr>
            <w:r w:rsidRPr="00953F90">
              <w:rPr>
                <w:color w:val="FF0000"/>
                <w:sz w:val="28"/>
                <w:szCs w:val="28"/>
              </w:rPr>
              <w:t xml:space="preserve">Thơ: Mẹ và cô  </w:t>
            </w:r>
          </w:p>
          <w:p w:rsidR="00F243BB" w:rsidRDefault="00F243BB"/>
        </w:tc>
        <w:tc>
          <w:tcPr>
            <w:tcW w:w="2430" w:type="dxa"/>
          </w:tcPr>
          <w:p w:rsidR="00F243BB" w:rsidRPr="001F3EBC" w:rsidRDefault="00F243BB" w:rsidP="008F59E4">
            <w:pPr>
              <w:rPr>
                <w:sz w:val="28"/>
                <w:szCs w:val="28"/>
                <w:lang w:val="it-IT"/>
              </w:rPr>
            </w:pPr>
            <w:r w:rsidRPr="001F3EBC">
              <w:rPr>
                <w:sz w:val="28"/>
                <w:szCs w:val="28"/>
                <w:lang w:val="it-IT"/>
              </w:rPr>
              <w:t>NNTN: Cho con</w:t>
            </w:r>
            <w:r w:rsidRPr="001F3EBC">
              <w:rPr>
                <w:sz w:val="28"/>
                <w:szCs w:val="28"/>
                <w:lang w:val="it-IT"/>
              </w:rPr>
              <w:br/>
              <w:t>TCAN: Ai đoán giỏi</w:t>
            </w:r>
          </w:p>
          <w:p w:rsidR="00F243BB" w:rsidRPr="001F3EBC" w:rsidRDefault="00F243BB">
            <w:pPr>
              <w:rPr>
                <w:lang w:val="it-IT"/>
              </w:rPr>
            </w:pPr>
          </w:p>
        </w:tc>
      </w:tr>
      <w:tr w:rsidR="00F243BB" w:rsidTr="00953F90">
        <w:tc>
          <w:tcPr>
            <w:tcW w:w="1620" w:type="dxa"/>
          </w:tcPr>
          <w:p w:rsidR="00F243BB" w:rsidRPr="001F3EBC" w:rsidRDefault="00F243BB" w:rsidP="008F59E4">
            <w:pPr>
              <w:rPr>
                <w:b/>
                <w:bCs/>
                <w:sz w:val="28"/>
                <w:szCs w:val="28"/>
                <w:lang w:val="it-IT"/>
              </w:rPr>
            </w:pPr>
            <w:r w:rsidRPr="001F3EBC">
              <w:rPr>
                <w:b/>
                <w:bCs/>
                <w:sz w:val="28"/>
                <w:szCs w:val="28"/>
                <w:lang w:val="it-IT"/>
              </w:rPr>
              <w:t>Tuần 12</w:t>
            </w:r>
          </w:p>
          <w:p w:rsidR="00F243BB" w:rsidRPr="001F3EBC" w:rsidRDefault="00F243BB" w:rsidP="008F59E4">
            <w:pPr>
              <w:rPr>
                <w:bCs/>
                <w:sz w:val="28"/>
                <w:szCs w:val="28"/>
                <w:lang w:val="it-IT"/>
              </w:rPr>
            </w:pPr>
            <w:r w:rsidRPr="001F3EBC">
              <w:rPr>
                <w:bCs/>
                <w:sz w:val="28"/>
                <w:szCs w:val="28"/>
                <w:lang w:val="it-IT"/>
              </w:rPr>
              <w:t>Công việc của bố mẹ</w:t>
            </w:r>
          </w:p>
          <w:p w:rsidR="00F243BB" w:rsidRPr="001F3EBC" w:rsidRDefault="00F243BB">
            <w:pPr>
              <w:rPr>
                <w:lang w:val="it-IT"/>
              </w:rPr>
            </w:pPr>
          </w:p>
        </w:tc>
        <w:tc>
          <w:tcPr>
            <w:tcW w:w="2340" w:type="dxa"/>
          </w:tcPr>
          <w:p w:rsidR="00F243BB" w:rsidRPr="001F3EBC" w:rsidRDefault="00F243BB" w:rsidP="008F59E4">
            <w:pPr>
              <w:rPr>
                <w:color w:val="FF0000"/>
                <w:sz w:val="28"/>
                <w:szCs w:val="28"/>
                <w:lang w:val="it-IT"/>
              </w:rPr>
            </w:pPr>
            <w:r w:rsidRPr="001F3EBC">
              <w:rPr>
                <w:color w:val="FF0000"/>
                <w:sz w:val="28"/>
                <w:szCs w:val="28"/>
                <w:lang w:val="it-IT"/>
              </w:rPr>
              <w:t>Bò theo hướng thẳng (T2)</w:t>
            </w:r>
          </w:p>
          <w:p w:rsidR="00F243BB" w:rsidRPr="001F3EBC" w:rsidRDefault="00F243BB">
            <w:pPr>
              <w:rPr>
                <w:lang w:val="it-IT"/>
              </w:rPr>
            </w:pPr>
          </w:p>
        </w:tc>
        <w:tc>
          <w:tcPr>
            <w:tcW w:w="2520" w:type="dxa"/>
          </w:tcPr>
          <w:p w:rsidR="00F243BB" w:rsidRPr="001F3EBC" w:rsidRDefault="00F243BB" w:rsidP="008F59E4">
            <w:pPr>
              <w:rPr>
                <w:sz w:val="28"/>
                <w:szCs w:val="28"/>
                <w:lang w:val="it-IT"/>
              </w:rPr>
            </w:pPr>
            <w:r w:rsidRPr="001F3EBC">
              <w:rPr>
                <w:sz w:val="28"/>
                <w:szCs w:val="28"/>
                <w:lang w:val="it-IT"/>
              </w:rPr>
              <w:t>NBTN: Nhận biết công việc của bố mẹ.</w:t>
            </w:r>
          </w:p>
          <w:p w:rsidR="00F243BB" w:rsidRPr="001F3EBC" w:rsidRDefault="00F243BB">
            <w:pPr>
              <w:rPr>
                <w:lang w:val="it-IT"/>
              </w:rPr>
            </w:pPr>
          </w:p>
        </w:tc>
        <w:tc>
          <w:tcPr>
            <w:tcW w:w="2466" w:type="dxa"/>
          </w:tcPr>
          <w:p w:rsidR="00F243BB" w:rsidRPr="001F3EBC" w:rsidRDefault="00F243BB" w:rsidP="00953F90">
            <w:pPr>
              <w:spacing w:after="280"/>
              <w:rPr>
                <w:sz w:val="28"/>
                <w:szCs w:val="28"/>
                <w:lang w:val="it-IT"/>
              </w:rPr>
            </w:pPr>
            <w:r w:rsidRPr="001F3EBC">
              <w:rPr>
                <w:sz w:val="28"/>
                <w:szCs w:val="28"/>
                <w:lang w:val="it-IT"/>
              </w:rPr>
              <w:t>Tô màu : Cái chổi</w:t>
            </w:r>
            <w:r w:rsidRPr="001F3EBC">
              <w:rPr>
                <w:sz w:val="28"/>
                <w:szCs w:val="28"/>
                <w:lang w:val="it-IT"/>
              </w:rPr>
              <w:br/>
              <w:t>( M)</w:t>
            </w:r>
            <w:r w:rsidRPr="001F3EBC">
              <w:rPr>
                <w:sz w:val="28"/>
                <w:szCs w:val="28"/>
                <w:lang w:val="it-IT"/>
              </w:rPr>
              <w:br/>
            </w:r>
          </w:p>
          <w:p w:rsidR="00F243BB" w:rsidRPr="001F3EBC" w:rsidRDefault="00F243BB">
            <w:pPr>
              <w:rPr>
                <w:lang w:val="it-IT"/>
              </w:rPr>
            </w:pPr>
          </w:p>
        </w:tc>
        <w:tc>
          <w:tcPr>
            <w:tcW w:w="2394" w:type="dxa"/>
          </w:tcPr>
          <w:p w:rsidR="00F243BB" w:rsidRPr="00953F90" w:rsidRDefault="00F243BB" w:rsidP="008F59E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Cây táo</w:t>
            </w:r>
            <w:r w:rsidRPr="00953F90">
              <w:rPr>
                <w:sz w:val="28"/>
                <w:szCs w:val="28"/>
              </w:rPr>
              <w:br/>
              <w:t xml:space="preserve">              (T2)</w:t>
            </w:r>
            <w:r w:rsidRPr="00953F90">
              <w:rPr>
                <w:sz w:val="28"/>
                <w:szCs w:val="28"/>
              </w:rPr>
              <w:br/>
            </w:r>
            <w:r w:rsidRPr="00953F90">
              <w:rPr>
                <w:sz w:val="28"/>
                <w:szCs w:val="28"/>
              </w:rPr>
              <w:br/>
              <w:t xml:space="preserve">     </w:t>
            </w:r>
          </w:p>
          <w:p w:rsidR="00F243BB" w:rsidRDefault="00F243BB"/>
        </w:tc>
        <w:tc>
          <w:tcPr>
            <w:tcW w:w="2430" w:type="dxa"/>
          </w:tcPr>
          <w:p w:rsidR="00F243BB" w:rsidRPr="00953F90" w:rsidRDefault="00F243BB" w:rsidP="008F59E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DVĐ: Cô và mẹ</w:t>
            </w:r>
            <w:r w:rsidRPr="00953F90">
              <w:rPr>
                <w:sz w:val="28"/>
                <w:szCs w:val="28"/>
              </w:rPr>
              <w:br/>
              <w:t>NH: Em yêu cô giáo</w:t>
            </w:r>
          </w:p>
          <w:p w:rsidR="00F243BB" w:rsidRDefault="00F243BB"/>
        </w:tc>
      </w:tr>
      <w:tr w:rsidR="00F243BB" w:rsidTr="00953F90">
        <w:tc>
          <w:tcPr>
            <w:tcW w:w="1620" w:type="dxa"/>
          </w:tcPr>
          <w:p w:rsidR="00F243BB" w:rsidRPr="00953F90" w:rsidRDefault="00F243BB" w:rsidP="008F59E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Tuần13</w:t>
            </w:r>
          </w:p>
          <w:p w:rsidR="00F243BB" w:rsidRPr="00953F90" w:rsidRDefault="00F243BB" w:rsidP="008F59E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Ngày hội của cô giáo</w:t>
            </w:r>
          </w:p>
          <w:p w:rsidR="00F243BB" w:rsidRDefault="00F243BB"/>
        </w:tc>
        <w:tc>
          <w:tcPr>
            <w:tcW w:w="2340" w:type="dxa"/>
          </w:tcPr>
          <w:p w:rsidR="00F243BB" w:rsidRPr="00953F90" w:rsidRDefault="00F243BB" w:rsidP="008F59E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Bật tại chổ</w:t>
            </w:r>
            <w:r>
              <w:rPr>
                <w:sz w:val="28"/>
                <w:szCs w:val="28"/>
              </w:rPr>
              <w:t xml:space="preserve"> (T2)</w:t>
            </w:r>
          </w:p>
          <w:p w:rsidR="00F243BB" w:rsidRDefault="00F243BB"/>
        </w:tc>
        <w:tc>
          <w:tcPr>
            <w:tcW w:w="2520" w:type="dxa"/>
          </w:tcPr>
          <w:p w:rsidR="00F243BB" w:rsidRPr="00953F90" w:rsidRDefault="00F243BB" w:rsidP="00953F90">
            <w:pPr>
              <w:spacing w:after="280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NBPB: Nhận biết hình tròn, hình vuông (t2)</w:t>
            </w:r>
          </w:p>
          <w:p w:rsidR="00F243BB" w:rsidRDefault="00F243BB"/>
        </w:tc>
        <w:tc>
          <w:tcPr>
            <w:tcW w:w="2466" w:type="dxa"/>
          </w:tcPr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Dạy trẻ xâu vòng hoa  xen kẽ ( đỏ - </w:t>
            </w:r>
            <w:r>
              <w:rPr>
                <w:sz w:val="28"/>
                <w:szCs w:val="28"/>
              </w:rPr>
              <w:t>xanh</w:t>
            </w:r>
            <w:r w:rsidRPr="00953F90">
              <w:rPr>
                <w:sz w:val="28"/>
                <w:szCs w:val="28"/>
              </w:rPr>
              <w:t>)</w:t>
            </w:r>
          </w:p>
          <w:p w:rsidR="00F243BB" w:rsidRDefault="00F243BB"/>
        </w:tc>
        <w:tc>
          <w:tcPr>
            <w:tcW w:w="2394" w:type="dxa"/>
          </w:tcPr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Yêu mẹ</w:t>
            </w:r>
          </w:p>
          <w:p w:rsidR="00F243BB" w:rsidRDefault="00F243BB"/>
        </w:tc>
        <w:tc>
          <w:tcPr>
            <w:tcW w:w="2430" w:type="dxa"/>
          </w:tcPr>
          <w:p w:rsidR="00F243BB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DVĐ:   Lời chào buổi sáng </w:t>
            </w:r>
          </w:p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TCAN: Ai nhanh nhất</w:t>
            </w:r>
          </w:p>
          <w:p w:rsidR="00F243BB" w:rsidRDefault="00F243BB"/>
        </w:tc>
      </w:tr>
      <w:tr w:rsidR="00F243BB" w:rsidTr="00953F90">
        <w:tc>
          <w:tcPr>
            <w:tcW w:w="1620" w:type="dxa"/>
          </w:tcPr>
          <w:p w:rsidR="00F243BB" w:rsidRPr="00953F90" w:rsidRDefault="00F243BB" w:rsidP="008206E1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Tuần14</w:t>
            </w:r>
          </w:p>
          <w:p w:rsidR="00F243BB" w:rsidRPr="00953F90" w:rsidRDefault="00F243BB" w:rsidP="008206E1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Đồ dùng trong gia đình của bé</w:t>
            </w:r>
          </w:p>
          <w:p w:rsidR="00F243BB" w:rsidRDefault="00F243BB"/>
        </w:tc>
        <w:tc>
          <w:tcPr>
            <w:tcW w:w="2340" w:type="dxa"/>
          </w:tcPr>
          <w:p w:rsidR="00F243BB" w:rsidRPr="001F3EBC" w:rsidRDefault="00F243BB" w:rsidP="008206E1">
            <w:pPr>
              <w:rPr>
                <w:color w:val="FF0000"/>
                <w:sz w:val="28"/>
                <w:szCs w:val="28"/>
                <w:lang w:val="de-DE"/>
              </w:rPr>
            </w:pPr>
            <w:r w:rsidRPr="001F3EBC">
              <w:rPr>
                <w:color w:val="FF0000"/>
                <w:sz w:val="28"/>
                <w:szCs w:val="28"/>
                <w:lang w:val="de-DE"/>
              </w:rPr>
              <w:t>Tung bóng lên cao (T1)</w:t>
            </w:r>
          </w:p>
          <w:p w:rsidR="00F243BB" w:rsidRPr="001F3EBC" w:rsidRDefault="00F243BB">
            <w:pPr>
              <w:rPr>
                <w:lang w:val="de-DE"/>
              </w:rPr>
            </w:pPr>
          </w:p>
        </w:tc>
        <w:tc>
          <w:tcPr>
            <w:tcW w:w="2520" w:type="dxa"/>
          </w:tcPr>
          <w:p w:rsidR="00F243BB" w:rsidRPr="001F3EBC" w:rsidRDefault="00F243BB" w:rsidP="008206E1">
            <w:pPr>
              <w:rPr>
                <w:sz w:val="28"/>
                <w:szCs w:val="28"/>
                <w:lang w:val="de-DE"/>
              </w:rPr>
            </w:pPr>
            <w:r w:rsidRPr="001F3EBC">
              <w:rPr>
                <w:sz w:val="28"/>
                <w:szCs w:val="28"/>
                <w:lang w:val="de-DE"/>
              </w:rPr>
              <w:t>NBTN: Nhận biết một số đồ dùng trong gia đình bé</w:t>
            </w:r>
          </w:p>
          <w:p w:rsidR="00F243BB" w:rsidRPr="001F3EBC" w:rsidRDefault="00F243BB">
            <w:pPr>
              <w:rPr>
                <w:lang w:val="de-DE"/>
              </w:rPr>
            </w:pPr>
          </w:p>
        </w:tc>
        <w:tc>
          <w:tcPr>
            <w:tcW w:w="2466" w:type="dxa"/>
          </w:tcPr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Tô màu: cái bát (M)</w:t>
            </w:r>
          </w:p>
          <w:p w:rsidR="00F243BB" w:rsidRDefault="00F243BB"/>
        </w:tc>
        <w:tc>
          <w:tcPr>
            <w:tcW w:w="2394" w:type="dxa"/>
          </w:tcPr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Cả nhà ăn dưa hấu</w:t>
            </w:r>
          </w:p>
          <w:p w:rsidR="00F243BB" w:rsidRDefault="00F243BB"/>
        </w:tc>
        <w:tc>
          <w:tcPr>
            <w:tcW w:w="2430" w:type="dxa"/>
          </w:tcPr>
          <w:p w:rsidR="00F243BB" w:rsidRPr="00953F90" w:rsidRDefault="00F243BB" w:rsidP="008206E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NNDC: Hoa thơm bướm lượn</w:t>
            </w:r>
            <w:r w:rsidRPr="00953F90">
              <w:rPr>
                <w:sz w:val="28"/>
                <w:szCs w:val="28"/>
              </w:rPr>
              <w:br/>
              <w:t>TCAN: Tai ai tinh</w:t>
            </w:r>
          </w:p>
          <w:p w:rsidR="00F243BB" w:rsidRDefault="00F243BB"/>
        </w:tc>
      </w:tr>
    </w:tbl>
    <w:p w:rsidR="00F243BB" w:rsidRPr="008206E1" w:rsidRDefault="00F243BB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>
      <w:pPr>
        <w:rPr>
          <w:b/>
          <w:sz w:val="28"/>
          <w:szCs w:val="28"/>
        </w:rPr>
      </w:pPr>
    </w:p>
    <w:p w:rsidR="00F243BB" w:rsidRPr="008206E1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 w:rsidP="0027010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THỜI KHÓA BIỂU THÁNG 12</w:t>
      </w:r>
      <w:r w:rsidRPr="008F59E4">
        <w:rPr>
          <w:b/>
          <w:bCs/>
          <w:sz w:val="28"/>
          <w:szCs w:val="28"/>
        </w:rPr>
        <w:t xml:space="preserve"> </w:t>
      </w:r>
    </w:p>
    <w:p w:rsidR="00F243BB" w:rsidRDefault="00F243BB" w:rsidP="0027010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</w:t>
      </w:r>
      <w:r w:rsidRPr="00270107">
        <w:rPr>
          <w:b/>
          <w:bCs/>
          <w:sz w:val="28"/>
          <w:szCs w:val="28"/>
        </w:rPr>
        <w:t>NHỮNG CON VẬT ĐÁNG YÊU</w:t>
      </w:r>
      <w:r>
        <w:rPr>
          <w:b/>
          <w:bCs/>
          <w:sz w:val="28"/>
          <w:szCs w:val="28"/>
        </w:rPr>
        <w:t>3T – CÂY VÀ NHỮNG BÔNG HOA ĐẸP 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27010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LỚP: NHÀ TRẺ</w:t>
      </w:r>
    </w:p>
    <w:p w:rsidR="00F243BB" w:rsidRPr="008F59E4" w:rsidRDefault="00F243BB" w:rsidP="0027010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( Thời gian thực hiện từ ngày: 04  –  29/12 )</w:t>
      </w:r>
    </w:p>
    <w:p w:rsidR="00F243BB" w:rsidRDefault="00F243BB" w:rsidP="00270107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622FC4"/>
        </w:tc>
        <w:tc>
          <w:tcPr>
            <w:tcW w:w="234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622FC4"/>
        </w:tc>
        <w:tc>
          <w:tcPr>
            <w:tcW w:w="252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15</w:t>
            </w:r>
          </w:p>
          <w:p w:rsidR="00F243BB" w:rsidRPr="00257BE0" w:rsidRDefault="00F243BB" w:rsidP="00270107">
            <w:r w:rsidRPr="00953F90">
              <w:rPr>
                <w:bCs/>
                <w:sz w:val="28"/>
                <w:szCs w:val="28"/>
              </w:rPr>
              <w:t>Bé với các con vật trong gia đình</w:t>
            </w:r>
          </w:p>
        </w:tc>
        <w:tc>
          <w:tcPr>
            <w:tcW w:w="2340" w:type="dxa"/>
          </w:tcPr>
          <w:p w:rsidR="00F243BB" w:rsidRPr="001F3EBC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  <w:r w:rsidRPr="001F3EBC">
              <w:rPr>
                <w:sz w:val="28"/>
                <w:szCs w:val="28"/>
              </w:rPr>
              <w:t>Bò có mang vật trên lưng (T1)</w:t>
            </w:r>
          </w:p>
          <w:p w:rsidR="00F243BB" w:rsidRDefault="00F243BB" w:rsidP="003F0C9F"/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NBTN: Tên gọi đặc điểm nổi bật ích lợi của những   con vật nuôi trong gia đình</w:t>
            </w:r>
          </w:p>
          <w:p w:rsidR="00F243BB" w:rsidRPr="00953F90" w:rsidRDefault="00F243BB" w:rsidP="003F0C9F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Default="00F243BB" w:rsidP="003F0C9F">
            <w:r w:rsidRPr="00953F90">
              <w:rPr>
                <w:color w:val="000000"/>
                <w:sz w:val="28"/>
                <w:szCs w:val="28"/>
              </w:rPr>
              <w:t>Xếp chuồng gà</w:t>
            </w:r>
            <w:r w:rsidRPr="00953F90">
              <w:rPr>
                <w:color w:val="000000"/>
                <w:sz w:val="28"/>
                <w:szCs w:val="28"/>
              </w:rPr>
              <w:br/>
              <w:t>(M)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Gà gáy</w:t>
            </w:r>
          </w:p>
          <w:p w:rsidR="00F243BB" w:rsidRDefault="00F243BB" w:rsidP="003F0C9F"/>
        </w:tc>
        <w:tc>
          <w:tcPr>
            <w:tcW w:w="2430" w:type="dxa"/>
          </w:tcPr>
          <w:p w:rsidR="00F243BB" w:rsidRDefault="00F243BB" w:rsidP="003F0C9F">
            <w:r w:rsidRPr="00953F90">
              <w:rPr>
                <w:color w:val="000000"/>
                <w:sz w:val="28"/>
                <w:szCs w:val="28"/>
              </w:rPr>
              <w:t>DH: Con gà trống</w:t>
            </w:r>
            <w:r w:rsidRPr="00953F90">
              <w:rPr>
                <w:color w:val="000000"/>
                <w:sz w:val="28"/>
                <w:szCs w:val="28"/>
              </w:rPr>
              <w:br/>
              <w:t>Nghe hát: Vì sao mèo rửa mặt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16</w:t>
            </w:r>
          </w:p>
          <w:p w:rsidR="00F243BB" w:rsidRPr="00257BE0" w:rsidRDefault="00F243BB" w:rsidP="00270107">
            <w:r w:rsidRPr="00953F90">
              <w:rPr>
                <w:bCs/>
                <w:sz w:val="28"/>
                <w:szCs w:val="28"/>
              </w:rPr>
              <w:t>Bé với các con vật sống dưới nước</w:t>
            </w:r>
          </w:p>
        </w:tc>
        <w:tc>
          <w:tcPr>
            <w:tcW w:w="2340" w:type="dxa"/>
          </w:tcPr>
          <w:p w:rsidR="00F243BB" w:rsidRPr="001F3EBC" w:rsidRDefault="00F243BB" w:rsidP="00953F90">
            <w:pPr>
              <w:jc w:val="center"/>
              <w:rPr>
                <w:color w:val="FF0000"/>
                <w:sz w:val="28"/>
                <w:szCs w:val="28"/>
                <w:lang w:val="de-DE"/>
              </w:rPr>
            </w:pPr>
            <w:r w:rsidRPr="001F3EBC">
              <w:rPr>
                <w:color w:val="FF0000"/>
                <w:sz w:val="28"/>
                <w:szCs w:val="28"/>
                <w:lang w:val="de-DE"/>
              </w:rPr>
              <w:t>Tung bóng lên cao</w:t>
            </w:r>
          </w:p>
          <w:p w:rsidR="00F243BB" w:rsidRPr="001F3EBC" w:rsidRDefault="00F243BB" w:rsidP="003F0C9F">
            <w:pPr>
              <w:rPr>
                <w:lang w:val="de-DE"/>
              </w:rPr>
            </w:pPr>
            <w:r w:rsidRPr="001F3EBC">
              <w:rPr>
                <w:color w:val="FF0000"/>
                <w:sz w:val="28"/>
                <w:szCs w:val="28"/>
                <w:lang w:val="de-DE"/>
              </w:rPr>
              <w:t>(T2)</w:t>
            </w:r>
          </w:p>
        </w:tc>
        <w:tc>
          <w:tcPr>
            <w:tcW w:w="2520" w:type="dxa"/>
          </w:tcPr>
          <w:p w:rsidR="00F243BB" w:rsidRPr="001F3EBC" w:rsidRDefault="00F243BB" w:rsidP="00953F90">
            <w:pPr>
              <w:jc w:val="center"/>
              <w:rPr>
                <w:sz w:val="28"/>
                <w:szCs w:val="28"/>
                <w:lang w:val="de-DE"/>
              </w:rPr>
            </w:pPr>
            <w:r w:rsidRPr="001F3EBC">
              <w:rPr>
                <w:sz w:val="28"/>
                <w:szCs w:val="28"/>
                <w:lang w:val="de-DE"/>
              </w:rPr>
              <w:t xml:space="preserve">NBTN: Tên gọi đặc điểm nổi bật ích lợi của những   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con vật sống dưới nước</w:t>
            </w:r>
          </w:p>
          <w:p w:rsidR="00F243BB" w:rsidRDefault="00F243BB" w:rsidP="003F0C9F"/>
        </w:tc>
        <w:tc>
          <w:tcPr>
            <w:tcW w:w="2466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Tháo lắp vòng: Theo màu (M)</w:t>
            </w:r>
          </w:p>
          <w:p w:rsidR="00F243BB" w:rsidRDefault="00F243BB" w:rsidP="00953F90">
            <w:pPr>
              <w:spacing w:after="280"/>
            </w:pP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 Con cá vàng</w:t>
            </w:r>
            <w:r w:rsidRPr="00953F90">
              <w:rPr>
                <w:sz w:val="28"/>
                <w:szCs w:val="28"/>
              </w:rPr>
              <w:br/>
              <w:t xml:space="preserve">     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3F0C9F">
            <w:r w:rsidRPr="00953F90">
              <w:rPr>
                <w:sz w:val="28"/>
                <w:szCs w:val="28"/>
              </w:rPr>
              <w:t>DH: Bé và hoa</w:t>
            </w:r>
            <w:r w:rsidRPr="00953F90">
              <w:rPr>
                <w:sz w:val="28"/>
                <w:szCs w:val="28"/>
              </w:rPr>
              <w:br/>
              <w:t>NH: Hoa trường em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Tuần17</w:t>
            </w:r>
          </w:p>
          <w:p w:rsidR="00F243BB" w:rsidRPr="00257BE0" w:rsidRDefault="00F243BB" w:rsidP="00270107">
            <w:r w:rsidRPr="00953F90">
              <w:rPr>
                <w:bCs/>
                <w:sz w:val="28"/>
                <w:szCs w:val="28"/>
              </w:rPr>
              <w:t>Bé với các con vật sống trong rừng</w:t>
            </w:r>
          </w:p>
        </w:tc>
        <w:tc>
          <w:tcPr>
            <w:tcW w:w="2340" w:type="dxa"/>
          </w:tcPr>
          <w:p w:rsidR="00F243BB" w:rsidRDefault="00F243BB" w:rsidP="003F0C9F">
            <w:r w:rsidRPr="001F3EBC">
              <w:rPr>
                <w:sz w:val="28"/>
                <w:szCs w:val="28"/>
              </w:rPr>
              <w:t>Bò có mang vật trên lưng (T2)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NBTN: Tên gọi đặc điểm nổi bật ích lợi của những con vật sống trong rừng</w:t>
            </w:r>
          </w:p>
        </w:tc>
        <w:tc>
          <w:tcPr>
            <w:tcW w:w="2466" w:type="dxa"/>
          </w:tcPr>
          <w:p w:rsidR="00F243BB" w:rsidRDefault="00F243BB" w:rsidP="003F0C9F">
            <w:r w:rsidRPr="00953F90">
              <w:rPr>
                <w:sz w:val="28"/>
                <w:szCs w:val="28"/>
              </w:rPr>
              <w:t xml:space="preserve">Di màu </w:t>
            </w:r>
            <w:r>
              <w:rPr>
                <w:sz w:val="28"/>
                <w:szCs w:val="28"/>
              </w:rPr>
              <w:t>theo ý thích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Thỏ con không vâng lời</w:t>
            </w:r>
          </w:p>
          <w:p w:rsidR="00F243BB" w:rsidRDefault="00F243BB" w:rsidP="003F0C9F">
            <w:r w:rsidRPr="00953F90">
              <w:rPr>
                <w:sz w:val="28"/>
                <w:szCs w:val="28"/>
              </w:rPr>
              <w:t>(T1)</w:t>
            </w:r>
          </w:p>
        </w:tc>
        <w:tc>
          <w:tcPr>
            <w:tcW w:w="2430" w:type="dxa"/>
          </w:tcPr>
          <w:p w:rsidR="00F243BB" w:rsidRDefault="00F243BB" w:rsidP="003F0C9F">
            <w:r w:rsidRPr="00953F90">
              <w:rPr>
                <w:sz w:val="28"/>
                <w:szCs w:val="28"/>
              </w:rPr>
              <w:t xml:space="preserve">DVĐ: Con gà trống </w:t>
            </w:r>
            <w:r w:rsidRPr="00953F90">
              <w:rPr>
                <w:sz w:val="28"/>
                <w:szCs w:val="28"/>
              </w:rPr>
              <w:br/>
              <w:t>NH : Chú ếch con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 18</w:t>
            </w:r>
          </w:p>
          <w:p w:rsidR="00F243BB" w:rsidRPr="00953F90" w:rsidRDefault="00F243BB" w:rsidP="00622FC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Bé yêu hoa</w:t>
            </w:r>
          </w:p>
        </w:tc>
        <w:tc>
          <w:tcPr>
            <w:tcW w:w="2340" w:type="dxa"/>
          </w:tcPr>
          <w:p w:rsidR="00F243BB" w:rsidRPr="00953F90" w:rsidRDefault="00F243BB" w:rsidP="003F0C9F">
            <w:pPr>
              <w:rPr>
                <w:sz w:val="28"/>
                <w:szCs w:val="28"/>
                <w:lang w:val="fr-FR"/>
              </w:rPr>
            </w:pPr>
            <w:r w:rsidRPr="00953F90">
              <w:rPr>
                <w:sz w:val="28"/>
                <w:szCs w:val="28"/>
                <w:lang w:val="fr-FR"/>
              </w:rPr>
              <w:t>Bò chui qua cổng (T1)</w:t>
            </w:r>
          </w:p>
        </w:tc>
        <w:tc>
          <w:tcPr>
            <w:tcW w:w="2520" w:type="dxa"/>
          </w:tcPr>
          <w:p w:rsidR="00F243BB" w:rsidRPr="001F3EBC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1F3EBC">
              <w:rPr>
                <w:sz w:val="28"/>
                <w:szCs w:val="28"/>
                <w:lang w:val="fr-FR"/>
              </w:rPr>
              <w:t xml:space="preserve">NBTN: Tên gọi đặc điểm nổi bật ích lợi của </w:t>
            </w:r>
          </w:p>
          <w:p w:rsidR="00F243BB" w:rsidRPr="00953F90" w:rsidRDefault="00F243BB" w:rsidP="003A06CD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một hai loại hoa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Pr="00953F90" w:rsidRDefault="00F243BB" w:rsidP="003F0C9F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Vẽ: Các đường nét ngang (M)</w:t>
            </w:r>
          </w:p>
        </w:tc>
        <w:tc>
          <w:tcPr>
            <w:tcW w:w="2394" w:type="dxa"/>
          </w:tcPr>
          <w:p w:rsidR="00F243BB" w:rsidRPr="00953F90" w:rsidRDefault="00F243BB" w:rsidP="002C654F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Tình bạn</w:t>
            </w:r>
          </w:p>
        </w:tc>
        <w:tc>
          <w:tcPr>
            <w:tcW w:w="2430" w:type="dxa"/>
          </w:tcPr>
          <w:p w:rsidR="00F243BB" w:rsidRPr="00953F90" w:rsidRDefault="00F243BB" w:rsidP="003F0C9F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NNTN “ vào rừng xanh”</w:t>
            </w:r>
            <w:r w:rsidRPr="00953F90">
              <w:rPr>
                <w:color w:val="000000"/>
                <w:sz w:val="28"/>
                <w:szCs w:val="28"/>
              </w:rPr>
              <w:br/>
              <w:t>TCAN: Ai đoán giỏi</w:t>
            </w:r>
          </w:p>
        </w:tc>
      </w:tr>
    </w:tbl>
    <w:p w:rsidR="00F243BB" w:rsidRPr="008206E1" w:rsidRDefault="00F243BB" w:rsidP="00270107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270107">
      <w:pPr>
        <w:rPr>
          <w:b/>
          <w:sz w:val="28"/>
          <w:szCs w:val="28"/>
        </w:rPr>
      </w:pPr>
    </w:p>
    <w:p w:rsidR="00F243BB" w:rsidRPr="008206E1" w:rsidRDefault="00F243BB" w:rsidP="00270107">
      <w:pPr>
        <w:rPr>
          <w:b/>
          <w:sz w:val="28"/>
          <w:szCs w:val="28"/>
        </w:rPr>
      </w:pPr>
    </w:p>
    <w:p w:rsidR="00F243BB" w:rsidRDefault="00F243BB" w:rsidP="00270107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 w:rsidP="000525C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THỜI KHÓA BIỂU THÁNG 01/2018</w:t>
      </w:r>
    </w:p>
    <w:p w:rsidR="00F243BB" w:rsidRDefault="00F243BB" w:rsidP="000525C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CÂY VÀ NHỮNG BÔNG HOA ĐẸP 3T – NGÀY TẾT VUI VẺ1T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0525C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LỚP: NHÀ TRẺ</w:t>
      </w:r>
    </w:p>
    <w:p w:rsidR="00F243BB" w:rsidRPr="008F59E4" w:rsidRDefault="00F243BB" w:rsidP="000525C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( Thời gian thực hiện từ ngày: 01/01  –  02/02 )</w:t>
      </w:r>
    </w:p>
    <w:p w:rsidR="00F243BB" w:rsidRDefault="00F243BB" w:rsidP="000525C2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622FC4"/>
        </w:tc>
        <w:tc>
          <w:tcPr>
            <w:tcW w:w="234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622FC4"/>
        </w:tc>
        <w:tc>
          <w:tcPr>
            <w:tcW w:w="252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19</w:t>
            </w:r>
          </w:p>
          <w:p w:rsidR="00F243BB" w:rsidRPr="00257BE0" w:rsidRDefault="00F243BB" w:rsidP="00622FC4">
            <w:r w:rsidRPr="00953F90">
              <w:rPr>
                <w:bCs/>
                <w:sz w:val="28"/>
                <w:szCs w:val="28"/>
              </w:rPr>
              <w:t>Bé với một số loại quả</w:t>
            </w:r>
          </w:p>
        </w:tc>
        <w:tc>
          <w:tcPr>
            <w:tcW w:w="2340" w:type="dxa"/>
          </w:tcPr>
          <w:p w:rsidR="00F243BB" w:rsidRPr="007F161A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7F161A">
              <w:rPr>
                <w:sz w:val="28"/>
                <w:szCs w:val="28"/>
                <w:lang w:val="fr-FR"/>
              </w:rPr>
              <w:t>Bật qua vật kẻ</w:t>
            </w:r>
          </w:p>
          <w:p w:rsidR="00F243BB" w:rsidRPr="007F161A" w:rsidRDefault="00F243BB" w:rsidP="00953F90">
            <w:pPr>
              <w:jc w:val="center"/>
              <w:rPr>
                <w:lang w:val="fr-FR"/>
              </w:rPr>
            </w:pPr>
            <w:r w:rsidRPr="007F161A">
              <w:rPr>
                <w:sz w:val="28"/>
                <w:szCs w:val="28"/>
                <w:lang w:val="fr-FR"/>
              </w:rPr>
              <w:t>(T1)</w:t>
            </w:r>
          </w:p>
        </w:tc>
        <w:tc>
          <w:tcPr>
            <w:tcW w:w="2520" w:type="dxa"/>
          </w:tcPr>
          <w:p w:rsidR="00F243BB" w:rsidRPr="007F161A" w:rsidRDefault="00F243BB" w:rsidP="00BA7F57">
            <w:pPr>
              <w:rPr>
                <w:sz w:val="28"/>
                <w:szCs w:val="28"/>
                <w:lang w:val="fr-FR"/>
              </w:rPr>
            </w:pPr>
            <w:r w:rsidRPr="007F161A">
              <w:rPr>
                <w:sz w:val="28"/>
                <w:szCs w:val="28"/>
                <w:lang w:val="fr-FR"/>
              </w:rPr>
              <w:t>NBTN: Tên gọi đặc điểm nổi bật ích lợi của một hai loại quả</w:t>
            </w:r>
          </w:p>
        </w:tc>
        <w:tc>
          <w:tcPr>
            <w:tcW w:w="2466" w:type="dxa"/>
          </w:tcPr>
          <w:p w:rsidR="00F243BB" w:rsidRPr="00953F90" w:rsidRDefault="00F243BB" w:rsidP="00E976B1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Tô màu: Quả (M)</w:t>
            </w:r>
            <w:r w:rsidRPr="00953F90">
              <w:rPr>
                <w:sz w:val="26"/>
                <w:szCs w:val="26"/>
              </w:rPr>
              <w:br/>
            </w:r>
          </w:p>
        </w:tc>
        <w:tc>
          <w:tcPr>
            <w:tcW w:w="2394" w:type="dxa"/>
          </w:tcPr>
          <w:p w:rsidR="00F243BB" w:rsidRDefault="00F243BB" w:rsidP="00622FC4">
            <w:r w:rsidRPr="00953F90">
              <w:rPr>
                <w:sz w:val="28"/>
                <w:szCs w:val="28"/>
              </w:rPr>
              <w:t>Chuyện: Thỏ con không vâng lời (t2) </w:t>
            </w:r>
          </w:p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DVĐ: Màu hoa</w:t>
            </w:r>
            <w:r w:rsidRPr="00953F90">
              <w:rPr>
                <w:color w:val="000000"/>
                <w:sz w:val="28"/>
                <w:szCs w:val="28"/>
              </w:rPr>
              <w:br/>
              <w:t>TCAN: Ai đoán giỏi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20</w:t>
            </w:r>
          </w:p>
          <w:p w:rsidR="00F243BB" w:rsidRPr="00257BE0" w:rsidRDefault="00F243BB" w:rsidP="00622FC4">
            <w:r w:rsidRPr="00953F90">
              <w:rPr>
                <w:bCs/>
                <w:sz w:val="28"/>
                <w:szCs w:val="28"/>
              </w:rPr>
              <w:t>Bé yêu cây xanh</w:t>
            </w:r>
          </w:p>
        </w:tc>
        <w:tc>
          <w:tcPr>
            <w:tcW w:w="2340" w:type="dxa"/>
          </w:tcPr>
          <w:p w:rsidR="00F243BB" w:rsidRPr="001F3EBC" w:rsidRDefault="00F243BB" w:rsidP="00622FC4">
            <w:pPr>
              <w:rPr>
                <w:lang w:val="fr-FR"/>
              </w:rPr>
            </w:pPr>
            <w:r w:rsidRPr="00953F90">
              <w:rPr>
                <w:sz w:val="28"/>
                <w:szCs w:val="28"/>
                <w:lang w:val="fr-FR"/>
              </w:rPr>
              <w:t>Bò chui qua cổng (T2)</w:t>
            </w:r>
          </w:p>
        </w:tc>
        <w:tc>
          <w:tcPr>
            <w:tcW w:w="2520" w:type="dxa"/>
          </w:tcPr>
          <w:p w:rsidR="00F243BB" w:rsidRPr="001F3EBC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1F3EBC">
              <w:rPr>
                <w:sz w:val="28"/>
                <w:szCs w:val="28"/>
                <w:lang w:val="fr-FR"/>
              </w:rPr>
              <w:t>NBTN: Tên gọi đặc điểm nổi bật ích lợi của một hai loại cây xanh</w:t>
            </w:r>
          </w:p>
          <w:p w:rsidR="00F243BB" w:rsidRPr="001F3EBC" w:rsidRDefault="00F243BB" w:rsidP="003F10A2">
            <w:pPr>
              <w:rPr>
                <w:lang w:val="fr-FR"/>
              </w:rPr>
            </w:pPr>
          </w:p>
        </w:tc>
        <w:tc>
          <w:tcPr>
            <w:tcW w:w="2466" w:type="dxa"/>
          </w:tcPr>
          <w:p w:rsidR="00F243BB" w:rsidRPr="001F3EBC" w:rsidRDefault="00F243BB" w:rsidP="00622FC4">
            <w:pPr>
              <w:rPr>
                <w:lang w:val="fr-FR"/>
              </w:rPr>
            </w:pPr>
            <w:r w:rsidRPr="001F3EBC">
              <w:rPr>
                <w:sz w:val="26"/>
                <w:szCs w:val="26"/>
                <w:lang w:val="fr-FR"/>
              </w:rPr>
              <w:t>Vẽ: Các đường nét ngoạch ngoạc</w:t>
            </w:r>
            <w:r w:rsidRPr="001F3EBC">
              <w:rPr>
                <w:sz w:val="26"/>
                <w:szCs w:val="26"/>
                <w:lang w:val="fr-FR"/>
              </w:rPr>
              <w:br/>
              <w:t>( M)</w:t>
            </w: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Hai bàn tay</w:t>
            </w:r>
            <w:r w:rsidRPr="00953F90">
              <w:rPr>
                <w:sz w:val="28"/>
                <w:szCs w:val="28"/>
              </w:rPr>
              <w:br/>
              <w:t xml:space="preserve">     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DH:   Bé ngoan</w:t>
            </w:r>
            <w:r w:rsidRPr="00953F90">
              <w:rPr>
                <w:color w:val="000000"/>
                <w:sz w:val="28"/>
                <w:szCs w:val="28"/>
              </w:rPr>
              <w:br/>
              <w:t>NH:  Bèo dạt mây trôi.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Tuần21</w:t>
            </w:r>
          </w:p>
          <w:p w:rsidR="00F243BB" w:rsidRPr="00257BE0" w:rsidRDefault="00F243BB" w:rsidP="00622FC4">
            <w:r w:rsidRPr="00953F90">
              <w:rPr>
                <w:bCs/>
                <w:sz w:val="28"/>
                <w:szCs w:val="28"/>
              </w:rPr>
              <w:t>Bé chuẩn bị đón Tết</w:t>
            </w:r>
          </w:p>
        </w:tc>
        <w:tc>
          <w:tcPr>
            <w:tcW w:w="234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Tung bắt bóng với cô khoảng 1m</w:t>
            </w:r>
          </w:p>
          <w:p w:rsidR="00F243BB" w:rsidRDefault="00F243BB" w:rsidP="00BA7F57">
            <w:r w:rsidRPr="00953F90">
              <w:rPr>
                <w:sz w:val="28"/>
                <w:szCs w:val="28"/>
              </w:rPr>
              <w:t>(T1)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000000"/>
                <w:sz w:val="26"/>
                <w:szCs w:val="26"/>
              </w:rPr>
              <w:t>Ôn một số màu cơ bản: đỏ, vàng, xanh</w:t>
            </w:r>
          </w:p>
          <w:p w:rsidR="00F243BB" w:rsidRPr="00953F90" w:rsidRDefault="00F243BB" w:rsidP="003F10A2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Default="00F243BB" w:rsidP="00622FC4">
            <w:r w:rsidRPr="00953F90">
              <w:rPr>
                <w:sz w:val="28"/>
                <w:szCs w:val="28"/>
              </w:rPr>
              <w:t>Tô màu : Bông hoa</w:t>
            </w:r>
            <w:r w:rsidRPr="00953F90">
              <w:rPr>
                <w:sz w:val="28"/>
                <w:szCs w:val="28"/>
              </w:rPr>
              <w:br/>
              <w:t>( 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Chuyện: </w:t>
            </w:r>
            <w:r w:rsidRPr="00953F90">
              <w:rPr>
                <w:sz w:val="28"/>
                <w:szCs w:val="28"/>
              </w:rPr>
              <w:br/>
              <w:t>Vì sao thỏ cụt đuôi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622FC4">
            <w:r w:rsidRPr="00953F90">
              <w:rPr>
                <w:sz w:val="28"/>
                <w:szCs w:val="28"/>
              </w:rPr>
              <w:t>NNDC: Lý cây xanh</w:t>
            </w:r>
            <w:r w:rsidRPr="00953F90">
              <w:rPr>
                <w:sz w:val="28"/>
                <w:szCs w:val="28"/>
              </w:rPr>
              <w:br/>
              <w:t>TCAN: Ai nhanh hơn</w:t>
            </w:r>
            <w:r w:rsidRPr="00953F90">
              <w:rPr>
                <w:color w:val="000000"/>
                <w:sz w:val="28"/>
                <w:szCs w:val="28"/>
              </w:rPr>
              <w:t>.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 22</w:t>
            </w:r>
          </w:p>
          <w:p w:rsidR="00F243BB" w:rsidRPr="00953F90" w:rsidRDefault="00F243BB" w:rsidP="00622FC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Ngày Tết vui vẻ</w:t>
            </w:r>
          </w:p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243BB" w:rsidRPr="00953F90" w:rsidRDefault="00F243BB" w:rsidP="00FD482C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Trườn theo hướng thẳng (T1)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</w:p>
          <w:p w:rsidR="00F243BB" w:rsidRPr="00FD482C" w:rsidRDefault="00F243BB" w:rsidP="00622FC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243BB" w:rsidRPr="007F161A" w:rsidRDefault="00F243BB" w:rsidP="00953F90">
            <w:pPr>
              <w:jc w:val="center"/>
              <w:rPr>
                <w:sz w:val="28"/>
                <w:szCs w:val="28"/>
              </w:rPr>
            </w:pPr>
            <w:r w:rsidRPr="007F161A">
              <w:rPr>
                <w:sz w:val="28"/>
                <w:szCs w:val="28"/>
              </w:rPr>
              <w:t>NBPB: Dạy trẻ nhận biết Số lượng một và nhiều (T1</w:t>
            </w:r>
            <w:r w:rsidRPr="007F161A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Nặn: Qủa cam (M)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Cây dây leo</w:t>
            </w: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F243BB" w:rsidRPr="00953F90" w:rsidRDefault="00F243BB" w:rsidP="00953F90">
            <w:pPr>
              <w:jc w:val="center"/>
              <w:rPr>
                <w:color w:val="000000"/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DVĐ: Bé ngoan</w:t>
            </w: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NH: EM yêu cây xanh</w:t>
            </w:r>
          </w:p>
        </w:tc>
      </w:tr>
    </w:tbl>
    <w:p w:rsidR="00F243BB" w:rsidRPr="008206E1" w:rsidRDefault="00F243BB" w:rsidP="000525C2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0525C2">
      <w:pPr>
        <w:rPr>
          <w:b/>
          <w:sz w:val="28"/>
          <w:szCs w:val="28"/>
        </w:rPr>
      </w:pPr>
    </w:p>
    <w:p w:rsidR="00F243BB" w:rsidRPr="008206E1" w:rsidRDefault="00F243BB" w:rsidP="000525C2">
      <w:pPr>
        <w:rPr>
          <w:b/>
          <w:sz w:val="28"/>
          <w:szCs w:val="28"/>
        </w:rPr>
      </w:pPr>
    </w:p>
    <w:p w:rsidR="00F243BB" w:rsidRDefault="00F243BB" w:rsidP="000525C2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 w:rsidP="000525C2">
      <w:pPr>
        <w:rPr>
          <w:b/>
          <w:sz w:val="28"/>
          <w:szCs w:val="28"/>
        </w:rPr>
      </w:pPr>
    </w:p>
    <w:p w:rsidR="00F243BB" w:rsidRDefault="00F243BB" w:rsidP="000525C2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 w:rsidP="00BA7F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</w:p>
    <w:p w:rsidR="00F243BB" w:rsidRDefault="00F243BB" w:rsidP="00BA7F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THỜI KHÓA BIỂU THÁNG 02/2018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NGÀY TẾT VUI VẺ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BA7F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LỚP: NHÀ TRẺ</w:t>
      </w:r>
    </w:p>
    <w:p w:rsidR="00F243BB" w:rsidRPr="008F59E4" w:rsidRDefault="00F243BB" w:rsidP="00BA7F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( Thời gian thực hiện từ ngày: 05/02  –  02/03 )</w:t>
      </w:r>
    </w:p>
    <w:p w:rsidR="00F243BB" w:rsidRDefault="00F243BB" w:rsidP="00BA7F57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622FC4"/>
        </w:tc>
        <w:tc>
          <w:tcPr>
            <w:tcW w:w="234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622FC4"/>
        </w:tc>
        <w:tc>
          <w:tcPr>
            <w:tcW w:w="252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23</w:t>
            </w:r>
          </w:p>
          <w:p w:rsidR="00F243BB" w:rsidRPr="00953F90" w:rsidRDefault="00F243BB" w:rsidP="00622FC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 xml:space="preserve">Bé với các loại hoa quả trong ngày Tết </w:t>
            </w:r>
          </w:p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</w:p>
          <w:p w:rsidR="00F243BB" w:rsidRPr="00953F90" w:rsidRDefault="00F243BB" w:rsidP="00622FC4">
            <w:pPr>
              <w:rPr>
                <w:b/>
              </w:rPr>
            </w:pPr>
          </w:p>
        </w:tc>
        <w:tc>
          <w:tcPr>
            <w:tcW w:w="2340" w:type="dxa"/>
          </w:tcPr>
          <w:p w:rsidR="00F243BB" w:rsidRDefault="00F243BB" w:rsidP="00B24F96">
            <w:pPr>
              <w:jc w:val="center"/>
            </w:pPr>
            <w:r>
              <w:rPr>
                <w:sz w:val="28"/>
                <w:szCs w:val="28"/>
              </w:rPr>
              <w:t>Ném bóng về phía trước</w:t>
            </w:r>
          </w:p>
        </w:tc>
        <w:tc>
          <w:tcPr>
            <w:tcW w:w="2520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NBTN: </w:t>
            </w:r>
            <w:r w:rsidRPr="00953F90">
              <w:rPr>
                <w:color w:val="FF0000"/>
                <w:sz w:val="28"/>
                <w:szCs w:val="28"/>
              </w:rPr>
              <w:t>Nhận biết các loại hoa quả trong ngày tết</w:t>
            </w: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Tô màu: Bánh chưng ( M)</w:t>
            </w:r>
          </w:p>
        </w:tc>
        <w:tc>
          <w:tcPr>
            <w:tcW w:w="2394" w:type="dxa"/>
          </w:tcPr>
          <w:p w:rsidR="00F243BB" w:rsidRDefault="00F243BB" w:rsidP="00622FC4">
            <w:r w:rsidRPr="00953F90">
              <w:rPr>
                <w:color w:val="FF0000"/>
                <w:sz w:val="28"/>
                <w:szCs w:val="28"/>
              </w:rPr>
              <w:t>Thơ: Đi chợ Tết</w:t>
            </w:r>
          </w:p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 xml:space="preserve">Dh:  Sắp đến tết rồi </w:t>
            </w:r>
            <w:r w:rsidRPr="00953F90">
              <w:rPr>
                <w:color w:val="000000"/>
                <w:sz w:val="28"/>
                <w:szCs w:val="28"/>
              </w:rPr>
              <w:br/>
              <w:t>NH: Mùa xuân ơi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24</w:t>
            </w:r>
          </w:p>
          <w:p w:rsidR="00F243BB" w:rsidRPr="00257BE0" w:rsidRDefault="00F243BB" w:rsidP="00622FC4">
            <w:r w:rsidRPr="00953F90">
              <w:rPr>
                <w:bCs/>
                <w:sz w:val="28"/>
                <w:szCs w:val="28"/>
              </w:rPr>
              <w:t>Bé vui đón xuân</w:t>
            </w:r>
          </w:p>
        </w:tc>
        <w:tc>
          <w:tcPr>
            <w:tcW w:w="234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Trườn theo hướng thẳng (T2)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NBPB: Dạy trẻ nhận biết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Số lượng một và nhiều (T2)</w:t>
            </w:r>
          </w:p>
          <w:p w:rsidR="00F243BB" w:rsidRDefault="00F243BB" w:rsidP="00622FC4"/>
          <w:p w:rsidR="00F243BB" w:rsidRDefault="00F243BB" w:rsidP="00622FC4"/>
          <w:p w:rsidR="00F243BB" w:rsidRDefault="00F243BB" w:rsidP="00622FC4"/>
        </w:tc>
        <w:tc>
          <w:tcPr>
            <w:tcW w:w="2466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 xml:space="preserve">Dạy trẻ xâu vòng hoa </w:t>
            </w:r>
            <w:r w:rsidRPr="00953F90">
              <w:rPr>
                <w:color w:val="000000"/>
                <w:sz w:val="28"/>
                <w:szCs w:val="28"/>
              </w:rPr>
              <w:br/>
              <w:t>(M) 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Chiếc áo mùa xuân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(T1)</w:t>
            </w: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br/>
              <w:t xml:space="preserve">     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Pr="00953F90" w:rsidRDefault="00F243BB" w:rsidP="00622FC4">
            <w:pPr>
              <w:rPr>
                <w:color w:val="000000"/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 xml:space="preserve">DH: Quả      </w:t>
            </w:r>
          </w:p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 xml:space="preserve"> NH: Bầu và bí</w:t>
            </w:r>
          </w:p>
        </w:tc>
      </w:tr>
    </w:tbl>
    <w:p w:rsidR="00F243BB" w:rsidRPr="008206E1" w:rsidRDefault="00F243BB" w:rsidP="00BA7F57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BA7F57">
      <w:pPr>
        <w:rPr>
          <w:b/>
          <w:sz w:val="28"/>
          <w:szCs w:val="28"/>
        </w:rPr>
      </w:pPr>
    </w:p>
    <w:p w:rsidR="00F243BB" w:rsidRPr="008206E1" w:rsidRDefault="00F243BB" w:rsidP="00BA7F57">
      <w:pPr>
        <w:rPr>
          <w:b/>
          <w:sz w:val="28"/>
          <w:szCs w:val="28"/>
        </w:rPr>
      </w:pPr>
    </w:p>
    <w:p w:rsidR="00F243BB" w:rsidRDefault="00F243BB" w:rsidP="00BA7F57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 w:rsidP="00BA7F57">
      <w:pPr>
        <w:rPr>
          <w:b/>
          <w:sz w:val="28"/>
          <w:szCs w:val="28"/>
        </w:rPr>
      </w:pPr>
    </w:p>
    <w:p w:rsidR="00F243BB" w:rsidRDefault="00F243BB" w:rsidP="00BA7F57">
      <w:pPr>
        <w:rPr>
          <w:b/>
          <w:sz w:val="28"/>
          <w:szCs w:val="28"/>
        </w:rPr>
      </w:pPr>
    </w:p>
    <w:p w:rsidR="00F243BB" w:rsidRDefault="00F243BB" w:rsidP="00BA7F57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>
      <w:pPr>
        <w:rPr>
          <w:b/>
          <w:sz w:val="28"/>
          <w:szCs w:val="28"/>
        </w:rPr>
      </w:pPr>
    </w:p>
    <w:p w:rsidR="00F243BB" w:rsidRDefault="00F243BB" w:rsidP="00622FC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THỜI KHÓA BIỂU THÁNG 03/2018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PHƯƠNG TIỆN GIAO THÔNG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622FC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LỚP: NHÀ TRẺ</w:t>
      </w:r>
    </w:p>
    <w:p w:rsidR="00F243BB" w:rsidRPr="008F59E4" w:rsidRDefault="00F243BB" w:rsidP="00622FC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( Thời gian thực hiện từ ngày: 05  –  30/03 )</w:t>
      </w:r>
    </w:p>
    <w:p w:rsidR="00F243BB" w:rsidRDefault="00F243BB" w:rsidP="00622FC4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622FC4"/>
        </w:tc>
        <w:tc>
          <w:tcPr>
            <w:tcW w:w="234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622FC4"/>
        </w:tc>
        <w:tc>
          <w:tcPr>
            <w:tcW w:w="252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622FC4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25</w:t>
            </w:r>
          </w:p>
          <w:p w:rsidR="00F243BB" w:rsidRPr="00953F90" w:rsidRDefault="00F243BB" w:rsidP="00622FC4">
            <w:pPr>
              <w:rPr>
                <w:b/>
              </w:rPr>
            </w:pPr>
            <w:r w:rsidRPr="00953F90">
              <w:rPr>
                <w:bCs/>
                <w:sz w:val="28"/>
                <w:szCs w:val="28"/>
              </w:rPr>
              <w:t>Ngày hội của mẹ và cô</w:t>
            </w:r>
          </w:p>
        </w:tc>
        <w:tc>
          <w:tcPr>
            <w:tcW w:w="2340" w:type="dxa"/>
          </w:tcPr>
          <w:p w:rsidR="00F243BB" w:rsidRPr="001F3EBC" w:rsidRDefault="00F243BB" w:rsidP="00022147">
            <w:pPr>
              <w:rPr>
                <w:lang w:val="fr-FR"/>
              </w:rPr>
            </w:pPr>
            <w:r w:rsidRPr="00953F90">
              <w:rPr>
                <w:sz w:val="28"/>
                <w:szCs w:val="28"/>
                <w:lang w:val="fr-FR"/>
              </w:rPr>
              <w:t>Bò qua vật cản (T1)</w:t>
            </w:r>
          </w:p>
        </w:tc>
        <w:tc>
          <w:tcPr>
            <w:tcW w:w="2520" w:type="dxa"/>
          </w:tcPr>
          <w:p w:rsidR="00F243BB" w:rsidRPr="001F3EBC" w:rsidRDefault="00F243BB" w:rsidP="00022147">
            <w:pPr>
              <w:rPr>
                <w:sz w:val="28"/>
                <w:szCs w:val="28"/>
                <w:lang w:val="fr-FR"/>
              </w:rPr>
            </w:pPr>
            <w:r w:rsidRPr="001F3EBC">
              <w:rPr>
                <w:sz w:val="28"/>
                <w:szCs w:val="28"/>
                <w:lang w:val="fr-FR"/>
              </w:rPr>
              <w:t xml:space="preserve">NBPB: </w:t>
            </w:r>
            <w:r w:rsidRPr="001F3EBC">
              <w:rPr>
                <w:color w:val="000000"/>
                <w:sz w:val="28"/>
                <w:szCs w:val="28"/>
                <w:lang w:val="fr-FR"/>
              </w:rPr>
              <w:t xml:space="preserve">Vị trí trong không gian  </w:t>
            </w:r>
            <w:r>
              <w:rPr>
                <w:color w:val="000000"/>
                <w:sz w:val="28"/>
                <w:szCs w:val="28"/>
                <w:lang w:val="fr-FR"/>
              </w:rPr>
              <w:t xml:space="preserve">trên dưới </w:t>
            </w:r>
            <w:r w:rsidRPr="001F3EBC">
              <w:rPr>
                <w:color w:val="000000"/>
                <w:sz w:val="28"/>
                <w:szCs w:val="28"/>
                <w:lang w:val="fr-FR"/>
              </w:rPr>
              <w:t>so với bản thân trẻ.(t1)</w:t>
            </w:r>
          </w:p>
        </w:tc>
        <w:tc>
          <w:tcPr>
            <w:tcW w:w="2466" w:type="dxa"/>
          </w:tcPr>
          <w:p w:rsidR="00F243BB" w:rsidRPr="001F3EBC" w:rsidRDefault="00F243BB" w:rsidP="00622FC4">
            <w:pPr>
              <w:rPr>
                <w:sz w:val="28"/>
                <w:szCs w:val="28"/>
                <w:lang w:val="fr-FR"/>
              </w:rPr>
            </w:pPr>
            <w:r w:rsidRPr="001F3EBC">
              <w:rPr>
                <w:color w:val="000000"/>
                <w:sz w:val="28"/>
                <w:szCs w:val="28"/>
                <w:lang w:val="fr-FR"/>
              </w:rPr>
              <w:t>Nặn vòng tặng mẹ (M)</w:t>
            </w:r>
            <w:r w:rsidRPr="001F3EBC">
              <w:rPr>
                <w:sz w:val="26"/>
                <w:szCs w:val="26"/>
                <w:lang w:val="fr-FR"/>
              </w:rPr>
              <w:br/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Chổi ngoan (T1)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NNTN: Ngày 8/3</w:t>
            </w:r>
            <w:r w:rsidRPr="00953F90">
              <w:rPr>
                <w:color w:val="000000"/>
                <w:sz w:val="28"/>
                <w:szCs w:val="28"/>
              </w:rPr>
              <w:br/>
              <w:t>TCAN: Nghe âm thanh đoán tên nhạc cụ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26</w:t>
            </w:r>
          </w:p>
          <w:p w:rsidR="00F243BB" w:rsidRPr="008D2F34" w:rsidRDefault="00F243BB" w:rsidP="00622FC4">
            <w:r w:rsidRPr="00953F90">
              <w:rPr>
                <w:bCs/>
                <w:sz w:val="28"/>
                <w:szCs w:val="28"/>
              </w:rPr>
              <w:t>Bé làm quen với ptgt đường bộ</w:t>
            </w:r>
          </w:p>
        </w:tc>
        <w:tc>
          <w:tcPr>
            <w:tcW w:w="2340" w:type="dxa"/>
          </w:tcPr>
          <w:p w:rsidR="00F243BB" w:rsidRDefault="00F243BB" w:rsidP="00622FC4">
            <w:r w:rsidRPr="00953F90">
              <w:rPr>
                <w:sz w:val="28"/>
                <w:szCs w:val="28"/>
              </w:rPr>
              <w:t>Ném trúng đích nằm ngang 1-1,2m (T1)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NBTN: Tên gọi, đặc điểm nổi bật, nơi hoạt động của 1số PTGT đường bộ</w:t>
            </w:r>
          </w:p>
          <w:p w:rsidR="00F243BB" w:rsidRDefault="00F243BB" w:rsidP="00022147">
            <w:r w:rsidRPr="00953F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66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Tô màu: Ô tô (M)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Chiếc áo mùa xuân</w:t>
            </w:r>
          </w:p>
          <w:p w:rsidR="00F243BB" w:rsidRPr="00953F90" w:rsidRDefault="00F243BB" w:rsidP="00022147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(T2)</w:t>
            </w:r>
            <w:r w:rsidRPr="00953F90">
              <w:rPr>
                <w:sz w:val="28"/>
                <w:szCs w:val="28"/>
              </w:rPr>
              <w:br/>
              <w:t xml:space="preserve">     </w:t>
            </w: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Dạy hát: Lái ô tô      NH: Anh phi công ơi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Tuần27</w:t>
            </w:r>
          </w:p>
          <w:p w:rsidR="00F243BB" w:rsidRPr="00953F90" w:rsidRDefault="00F243BB" w:rsidP="00622FC4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Bé làm quen với ptgt đường thủy</w:t>
            </w:r>
          </w:p>
          <w:p w:rsidR="00F243BB" w:rsidRPr="00953F90" w:rsidRDefault="00F243BB" w:rsidP="00622FC4">
            <w:pPr>
              <w:rPr>
                <w:b/>
              </w:rPr>
            </w:pPr>
          </w:p>
        </w:tc>
        <w:tc>
          <w:tcPr>
            <w:tcW w:w="2340" w:type="dxa"/>
          </w:tcPr>
          <w:p w:rsidR="00F243BB" w:rsidRPr="001F3EBC" w:rsidRDefault="00F243BB" w:rsidP="00622FC4">
            <w:pPr>
              <w:rPr>
                <w:lang w:val="fr-FR"/>
              </w:rPr>
            </w:pPr>
            <w:r w:rsidRPr="00953F90">
              <w:rPr>
                <w:sz w:val="28"/>
                <w:szCs w:val="28"/>
                <w:lang w:val="fr-FR"/>
              </w:rPr>
              <w:t>Bò qua vật cản (T2)</w:t>
            </w:r>
          </w:p>
        </w:tc>
        <w:tc>
          <w:tcPr>
            <w:tcW w:w="2520" w:type="dxa"/>
          </w:tcPr>
          <w:p w:rsidR="00F243BB" w:rsidRPr="001F3EBC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1F3EBC">
              <w:rPr>
                <w:sz w:val="28"/>
                <w:szCs w:val="28"/>
                <w:lang w:val="fr-FR"/>
              </w:rPr>
              <w:t>NBTN: Tên gọi, đặc điểm nổi bật, nơi hoạt động của 1số</w:t>
            </w:r>
          </w:p>
          <w:p w:rsidR="00F243BB" w:rsidRPr="00953F90" w:rsidRDefault="00F243BB" w:rsidP="00953F90">
            <w:pPr>
              <w:jc w:val="center"/>
              <w:rPr>
                <w:sz w:val="26"/>
                <w:szCs w:val="26"/>
              </w:rPr>
            </w:pPr>
            <w:r w:rsidRPr="00953F90">
              <w:rPr>
                <w:sz w:val="28"/>
                <w:szCs w:val="28"/>
              </w:rPr>
              <w:t>PTGT Đường thủy</w:t>
            </w:r>
          </w:p>
          <w:p w:rsidR="00F243BB" w:rsidRPr="00953F90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Xếp đường đi</w:t>
            </w:r>
            <w:r w:rsidRPr="00953F90">
              <w:rPr>
                <w:color w:val="000000"/>
                <w:sz w:val="28"/>
                <w:szCs w:val="28"/>
              </w:rPr>
              <w:br/>
              <w:t xml:space="preserve">(M)  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Chổi ngoan (T2)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</w:p>
          <w:p w:rsidR="00F243BB" w:rsidRDefault="00F243BB" w:rsidP="00622FC4"/>
        </w:tc>
        <w:tc>
          <w:tcPr>
            <w:tcW w:w="2430" w:type="dxa"/>
          </w:tcPr>
          <w:p w:rsidR="00F243BB" w:rsidRDefault="00F243BB" w:rsidP="00622FC4">
            <w:r w:rsidRPr="00953F90">
              <w:rPr>
                <w:color w:val="000000"/>
                <w:sz w:val="28"/>
                <w:szCs w:val="28"/>
              </w:rPr>
              <w:t>NNTN:</w:t>
            </w:r>
            <w:r w:rsidRPr="00953F90">
              <w:rPr>
                <w:color w:val="000000"/>
                <w:sz w:val="28"/>
                <w:szCs w:val="28"/>
              </w:rPr>
              <w:br/>
              <w:t>Bài “ Anh phi công ơi”</w:t>
            </w:r>
            <w:r w:rsidRPr="00953F90">
              <w:rPr>
                <w:color w:val="000000"/>
                <w:sz w:val="28"/>
                <w:szCs w:val="28"/>
              </w:rPr>
              <w:br/>
              <w:t>TCAN: Ai đoán giỏi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622FC4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 28</w:t>
            </w:r>
          </w:p>
          <w:p w:rsidR="00F243BB" w:rsidRPr="00953F90" w:rsidRDefault="00F243BB" w:rsidP="00022147">
            <w:pPr>
              <w:rPr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Bé làm quen với ptgt đường hàng không</w:t>
            </w:r>
          </w:p>
        </w:tc>
        <w:tc>
          <w:tcPr>
            <w:tcW w:w="2340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Tung bắt bóng với cô khoảng 1m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953F90">
              <w:rPr>
                <w:sz w:val="28"/>
                <w:szCs w:val="28"/>
              </w:rPr>
              <w:t>(T2)</w:t>
            </w:r>
          </w:p>
        </w:tc>
        <w:tc>
          <w:tcPr>
            <w:tcW w:w="2520" w:type="dxa"/>
          </w:tcPr>
          <w:p w:rsidR="00F243BB" w:rsidRPr="001F3EBC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1F3EBC">
              <w:rPr>
                <w:sz w:val="28"/>
                <w:szCs w:val="28"/>
                <w:lang w:val="fr-FR"/>
              </w:rPr>
              <w:t>NBTN: Tên gọi, đặc điểm nổi bật, nơi hoạt động của 1số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PTGT Đường hàng không</w:t>
            </w:r>
          </w:p>
        </w:tc>
        <w:tc>
          <w:tcPr>
            <w:tcW w:w="2466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Xâu hạt xen kẽ  màu  (M)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Chuyến du lịch của gà trống choai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(T1)</w:t>
            </w:r>
          </w:p>
          <w:p w:rsidR="00F243BB" w:rsidRPr="00953F90" w:rsidRDefault="00F243BB" w:rsidP="00622FC4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F243BB" w:rsidRPr="00953F90" w:rsidRDefault="00F243BB" w:rsidP="00622FC4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DVĐ: Lái ô tô</w:t>
            </w:r>
            <w:r w:rsidRPr="00953F90">
              <w:rPr>
                <w:color w:val="000000"/>
                <w:sz w:val="28"/>
                <w:szCs w:val="28"/>
              </w:rPr>
              <w:br/>
              <w:t>TCAN: Ai nhanh nhất</w:t>
            </w:r>
          </w:p>
        </w:tc>
      </w:tr>
    </w:tbl>
    <w:p w:rsidR="00F243BB" w:rsidRPr="008206E1" w:rsidRDefault="00F243BB" w:rsidP="00622FC4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622FC4">
      <w:pPr>
        <w:rPr>
          <w:b/>
          <w:sz w:val="28"/>
          <w:szCs w:val="28"/>
        </w:rPr>
      </w:pPr>
    </w:p>
    <w:p w:rsidR="00F243BB" w:rsidRPr="008206E1" w:rsidRDefault="00F243BB" w:rsidP="00622FC4">
      <w:pPr>
        <w:rPr>
          <w:b/>
          <w:sz w:val="28"/>
          <w:szCs w:val="28"/>
        </w:rPr>
      </w:pPr>
    </w:p>
    <w:p w:rsidR="00F243BB" w:rsidRDefault="00F243BB" w:rsidP="00622FC4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 w:rsidP="00622FC4">
      <w:pPr>
        <w:rPr>
          <w:b/>
          <w:sz w:val="28"/>
          <w:szCs w:val="28"/>
        </w:rPr>
      </w:pPr>
    </w:p>
    <w:p w:rsidR="00F243BB" w:rsidRDefault="00F243BB" w:rsidP="00622FC4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</w:t>
      </w:r>
    </w:p>
    <w:p w:rsidR="00F243BB" w:rsidRDefault="00F243BB" w:rsidP="00251E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THỜI KHÓA BIỂU THÁNG 04/2018  </w:t>
      </w:r>
    </w:p>
    <w:p w:rsidR="00F243BB" w:rsidRDefault="00F243BB" w:rsidP="00251E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MÙA HÈ CỦA BÉ 3T – BÉ LÊN MẪU GIÁO 1T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251E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LỚP: NHÀ TRẺ</w:t>
      </w:r>
    </w:p>
    <w:p w:rsidR="00F243BB" w:rsidRPr="008F59E4" w:rsidRDefault="00F243BB" w:rsidP="00251E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( Thời gian thực hiện từ ngày: 02  –  27/04 )</w:t>
      </w:r>
    </w:p>
    <w:p w:rsidR="00F243BB" w:rsidRDefault="00F243BB" w:rsidP="00251ED5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8654C5"/>
        </w:tc>
        <w:tc>
          <w:tcPr>
            <w:tcW w:w="234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8654C5"/>
        </w:tc>
        <w:tc>
          <w:tcPr>
            <w:tcW w:w="2520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29</w:t>
            </w:r>
          </w:p>
          <w:p w:rsidR="00F243BB" w:rsidRPr="00936C2D" w:rsidRDefault="00F243BB" w:rsidP="008654C5">
            <w:r w:rsidRPr="00953F90">
              <w:rPr>
                <w:bCs/>
                <w:sz w:val="28"/>
                <w:szCs w:val="28"/>
              </w:rPr>
              <w:t>Mùa hè đến rồi</w:t>
            </w:r>
          </w:p>
        </w:tc>
        <w:tc>
          <w:tcPr>
            <w:tcW w:w="2340" w:type="dxa"/>
          </w:tcPr>
          <w:p w:rsidR="00F243BB" w:rsidRDefault="00F243BB" w:rsidP="008654C5">
            <w:r w:rsidRPr="00953F90">
              <w:rPr>
                <w:sz w:val="28"/>
                <w:szCs w:val="28"/>
              </w:rPr>
              <w:t>Ném trúng đích nằm ngang 1-1,2m (T2)</w:t>
            </w:r>
          </w:p>
        </w:tc>
        <w:tc>
          <w:tcPr>
            <w:tcW w:w="2520" w:type="dxa"/>
          </w:tcPr>
          <w:p w:rsidR="00F243BB" w:rsidRPr="00953F90" w:rsidRDefault="00F243BB" w:rsidP="00936C2D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000000"/>
                <w:sz w:val="28"/>
                <w:szCs w:val="28"/>
              </w:rPr>
              <w:t xml:space="preserve">Vị trí trong không gian  </w:t>
            </w:r>
            <w:r>
              <w:rPr>
                <w:color w:val="000000"/>
                <w:sz w:val="28"/>
                <w:szCs w:val="28"/>
              </w:rPr>
              <w:t>trên dưới</w:t>
            </w:r>
            <w:r w:rsidRPr="00953F90">
              <w:rPr>
                <w:color w:val="000000"/>
                <w:sz w:val="28"/>
                <w:szCs w:val="28"/>
              </w:rPr>
              <w:t xml:space="preserve"> so với bản thân trẻ.(t2) </w:t>
            </w:r>
          </w:p>
        </w:tc>
        <w:tc>
          <w:tcPr>
            <w:tcW w:w="2466" w:type="dxa"/>
          </w:tcPr>
          <w:p w:rsidR="00F243BB" w:rsidRPr="00953F90" w:rsidRDefault="00F243BB" w:rsidP="008654C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Xé</w:t>
            </w:r>
            <w:r w:rsidRPr="00953F90">
              <w:rPr>
                <w:color w:val="000000"/>
                <w:sz w:val="28"/>
                <w:szCs w:val="28"/>
              </w:rPr>
              <w:t xml:space="preserve"> giấ</w:t>
            </w:r>
            <w:r>
              <w:rPr>
                <w:color w:val="000000"/>
                <w:sz w:val="28"/>
                <w:szCs w:val="28"/>
              </w:rPr>
              <w:t xml:space="preserve">y </w:t>
            </w:r>
            <w:r w:rsidRPr="00953F90">
              <w:rPr>
                <w:color w:val="000000"/>
                <w:sz w:val="28"/>
                <w:szCs w:val="28"/>
              </w:rPr>
              <w:t>Tự do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Đi chơi phố</w:t>
            </w:r>
            <w:r w:rsidRPr="00953F90">
              <w:rPr>
                <w:color w:val="FF0000"/>
                <w:sz w:val="28"/>
                <w:szCs w:val="28"/>
              </w:rPr>
              <w:t xml:space="preserve"> </w:t>
            </w:r>
          </w:p>
          <w:p w:rsidR="00F243BB" w:rsidRDefault="00F243BB" w:rsidP="00953F90">
            <w:pPr>
              <w:jc w:val="center"/>
            </w:pPr>
          </w:p>
        </w:tc>
        <w:tc>
          <w:tcPr>
            <w:tcW w:w="2430" w:type="dxa"/>
          </w:tcPr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NNTN: Ngày 8/3</w:t>
            </w:r>
            <w:r w:rsidRPr="00953F90">
              <w:rPr>
                <w:color w:val="000000"/>
                <w:sz w:val="28"/>
                <w:szCs w:val="28"/>
              </w:rPr>
              <w:br/>
              <w:t>TCAN: Nghe âm thanh đoán tên nhạc cụ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30</w:t>
            </w:r>
          </w:p>
          <w:p w:rsidR="00F243BB" w:rsidRPr="00953F90" w:rsidRDefault="00F243BB" w:rsidP="008654C5">
            <w:pPr>
              <w:rPr>
                <w:b/>
              </w:rPr>
            </w:pPr>
            <w:r w:rsidRPr="001F3EBC">
              <w:rPr>
                <w:bCs/>
                <w:sz w:val="28"/>
                <w:szCs w:val="28"/>
              </w:rPr>
              <w:t>Trang phục mùa hè của bé</w:t>
            </w:r>
          </w:p>
        </w:tc>
        <w:tc>
          <w:tcPr>
            <w:tcW w:w="2340" w:type="dxa"/>
          </w:tcPr>
          <w:p w:rsidR="00F243BB" w:rsidRDefault="00F243BB" w:rsidP="008654C5">
            <w:r w:rsidRPr="00953F90">
              <w:rPr>
                <w:sz w:val="28"/>
                <w:szCs w:val="28"/>
              </w:rPr>
              <w:t>Đá bóng về phía trước</w:t>
            </w:r>
          </w:p>
        </w:tc>
        <w:tc>
          <w:tcPr>
            <w:tcW w:w="2520" w:type="dxa"/>
          </w:tcPr>
          <w:p w:rsidR="00F243BB" w:rsidRPr="00953F90" w:rsidRDefault="00F243BB" w:rsidP="00936C2D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FF0000"/>
                <w:sz w:val="28"/>
                <w:szCs w:val="28"/>
              </w:rPr>
              <w:t>Ôn nhận biệt số lượng một và nhiều</w:t>
            </w:r>
          </w:p>
          <w:p w:rsidR="00F243BB" w:rsidRDefault="00F243BB" w:rsidP="008654C5">
            <w:r w:rsidRPr="00953F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66" w:type="dxa"/>
          </w:tcPr>
          <w:p w:rsidR="00F243BB" w:rsidRDefault="00F243BB" w:rsidP="008654C5">
            <w:r w:rsidRPr="00953F90">
              <w:rPr>
                <w:color w:val="C00000"/>
                <w:sz w:val="28"/>
                <w:szCs w:val="28"/>
              </w:rPr>
              <w:t xml:space="preserve">Dạy trẻ xâu vòng hoa  xen kẽ ( đỏ - </w:t>
            </w:r>
            <w:r>
              <w:rPr>
                <w:color w:val="C00000"/>
                <w:sz w:val="28"/>
                <w:szCs w:val="28"/>
              </w:rPr>
              <w:t>vàng</w:t>
            </w:r>
            <w:r w:rsidRPr="00953F90">
              <w:rPr>
                <w:color w:val="C00000"/>
                <w:sz w:val="28"/>
                <w:szCs w:val="28"/>
              </w:rPr>
              <w:t xml:space="preserve"> 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color w:val="FF0000"/>
                <w:sz w:val="28"/>
                <w:szCs w:val="28"/>
              </w:rPr>
              <w:t>Chuyện: Chuyến du lịch của gà trống choai (T2)</w:t>
            </w:r>
          </w:p>
          <w:p w:rsidR="00F243BB" w:rsidRPr="00953F90" w:rsidRDefault="00F243BB" w:rsidP="008654C5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     </w:t>
            </w:r>
          </w:p>
          <w:p w:rsidR="00F243BB" w:rsidRDefault="00F243BB" w:rsidP="008654C5"/>
        </w:tc>
        <w:tc>
          <w:tcPr>
            <w:tcW w:w="2430" w:type="dxa"/>
          </w:tcPr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Dạy hát: Lái ô tô      NH: Anh phi công ơi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Tuần31</w:t>
            </w:r>
          </w:p>
          <w:p w:rsidR="00F243BB" w:rsidRPr="00953F90" w:rsidRDefault="00F243BB" w:rsidP="00936C2D">
            <w:pPr>
              <w:rPr>
                <w:b/>
              </w:rPr>
            </w:pPr>
            <w:r w:rsidRPr="00953F90">
              <w:rPr>
                <w:bCs/>
                <w:sz w:val="28"/>
                <w:szCs w:val="28"/>
              </w:rPr>
              <w:t>Các hoạt động nổi bật của mùa hè</w:t>
            </w:r>
          </w:p>
        </w:tc>
        <w:tc>
          <w:tcPr>
            <w:tcW w:w="2340" w:type="dxa"/>
          </w:tcPr>
          <w:p w:rsidR="00F243BB" w:rsidRDefault="00F243BB" w:rsidP="008654C5">
            <w:r w:rsidRPr="001F3EBC">
              <w:rPr>
                <w:sz w:val="28"/>
                <w:szCs w:val="28"/>
              </w:rPr>
              <w:t>Ném xa về phía trước bằng 1 tay 1.2m - 1.5m (T1)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6"/>
                <w:szCs w:val="26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000000"/>
                <w:sz w:val="28"/>
                <w:szCs w:val="28"/>
              </w:rPr>
              <w:t>Kích thước to nhỏ (T2)</w:t>
            </w:r>
          </w:p>
          <w:p w:rsidR="00F243BB" w:rsidRPr="00953F90" w:rsidRDefault="00F243BB" w:rsidP="00953F90">
            <w:pPr>
              <w:jc w:val="center"/>
              <w:rPr>
                <w:sz w:val="26"/>
                <w:szCs w:val="26"/>
              </w:rPr>
            </w:pPr>
          </w:p>
          <w:p w:rsidR="00F243BB" w:rsidRPr="00953F90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F243BB" w:rsidRPr="00953F90" w:rsidRDefault="00F243BB" w:rsidP="008654C5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Dạy trẻ xâu vòng hoa theo màu.</w:t>
            </w:r>
            <w:r w:rsidRPr="00953F90">
              <w:rPr>
                <w:color w:val="000000"/>
                <w:sz w:val="28"/>
                <w:szCs w:val="28"/>
              </w:rPr>
              <w:br/>
              <w:t>(M) 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Nước</w:t>
            </w:r>
          </w:p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</w:p>
          <w:p w:rsidR="00F243BB" w:rsidRDefault="00F243BB" w:rsidP="008654C5"/>
        </w:tc>
        <w:tc>
          <w:tcPr>
            <w:tcW w:w="2430" w:type="dxa"/>
          </w:tcPr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NNTN:</w:t>
            </w:r>
            <w:r w:rsidRPr="00953F90">
              <w:rPr>
                <w:color w:val="000000"/>
                <w:sz w:val="28"/>
                <w:szCs w:val="28"/>
              </w:rPr>
              <w:br/>
              <w:t>Bài “ Anh phi công ơi”</w:t>
            </w:r>
            <w:r w:rsidRPr="00953F90">
              <w:rPr>
                <w:color w:val="000000"/>
                <w:sz w:val="28"/>
                <w:szCs w:val="28"/>
              </w:rPr>
              <w:br/>
              <w:t>TCAN: Ai đoán giỏi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Tuần 32</w:t>
            </w:r>
          </w:p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Cs/>
                <w:sz w:val="28"/>
                <w:szCs w:val="28"/>
              </w:rPr>
              <w:t>Tạm biệt nhóm họa mi</w:t>
            </w:r>
          </w:p>
        </w:tc>
        <w:tc>
          <w:tcPr>
            <w:tcW w:w="2340" w:type="dxa"/>
          </w:tcPr>
          <w:p w:rsidR="00F243BB" w:rsidRPr="0052690D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52690D">
              <w:rPr>
                <w:sz w:val="28"/>
                <w:szCs w:val="28"/>
                <w:lang w:val="fr-FR"/>
              </w:rPr>
              <w:t>Bật qua vật kẻ (T2)</w:t>
            </w:r>
          </w:p>
        </w:tc>
        <w:tc>
          <w:tcPr>
            <w:tcW w:w="2520" w:type="dxa"/>
          </w:tcPr>
          <w:p w:rsidR="00F243BB" w:rsidRPr="00D9530B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  <w:r w:rsidRPr="00D9530B">
              <w:rPr>
                <w:sz w:val="28"/>
                <w:szCs w:val="28"/>
                <w:lang w:val="fr-FR"/>
              </w:rPr>
              <w:t xml:space="preserve">NBTN: </w:t>
            </w:r>
            <w:r w:rsidRPr="00D9530B">
              <w:rPr>
                <w:color w:val="000000"/>
                <w:sz w:val="28"/>
                <w:szCs w:val="28"/>
                <w:lang w:val="fr-FR"/>
              </w:rPr>
              <w:t>Vị trí trong không gian  tr</w:t>
            </w:r>
            <w:r>
              <w:rPr>
                <w:color w:val="000000"/>
                <w:sz w:val="28"/>
                <w:szCs w:val="28"/>
                <w:lang w:val="fr-FR"/>
              </w:rPr>
              <w:t>ước sau</w:t>
            </w:r>
            <w:r w:rsidRPr="00D9530B">
              <w:rPr>
                <w:color w:val="000000"/>
                <w:sz w:val="28"/>
                <w:szCs w:val="28"/>
                <w:lang w:val="fr-FR"/>
              </w:rPr>
              <w:t xml:space="preserve"> so với bản thân trẻ.(t1)</w:t>
            </w:r>
          </w:p>
          <w:p w:rsidR="00F243BB" w:rsidRPr="00D9530B" w:rsidRDefault="00F243BB" w:rsidP="00953F90">
            <w:pPr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2466" w:type="dxa"/>
          </w:tcPr>
          <w:p w:rsidR="00F243BB" w:rsidRPr="007F161A" w:rsidRDefault="00F243BB" w:rsidP="008654C5">
            <w:pPr>
              <w:rPr>
                <w:sz w:val="28"/>
                <w:szCs w:val="28"/>
                <w:lang w:val="fr-FR"/>
              </w:rPr>
            </w:pPr>
            <w:r w:rsidRPr="007F161A">
              <w:rPr>
                <w:color w:val="000000"/>
                <w:sz w:val="28"/>
                <w:szCs w:val="28"/>
                <w:lang w:val="fr-FR"/>
              </w:rPr>
              <w:t>Tô màu: Theo ý thích (M)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Thơ: Mưa</w:t>
            </w:r>
          </w:p>
        </w:tc>
        <w:tc>
          <w:tcPr>
            <w:tcW w:w="2430" w:type="dxa"/>
          </w:tcPr>
          <w:p w:rsidR="00F243BB" w:rsidRPr="00953F90" w:rsidRDefault="00F243BB" w:rsidP="008654C5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DVĐ: Lái ô tô</w:t>
            </w:r>
            <w:r w:rsidRPr="00953F90">
              <w:rPr>
                <w:color w:val="000000"/>
                <w:sz w:val="28"/>
                <w:szCs w:val="28"/>
              </w:rPr>
              <w:br/>
              <w:t>TCAN: Ai nhanh nhất</w:t>
            </w:r>
          </w:p>
        </w:tc>
      </w:tr>
    </w:tbl>
    <w:p w:rsidR="00F243BB" w:rsidRPr="008206E1" w:rsidRDefault="00F243BB" w:rsidP="00251ED5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251ED5">
      <w:pPr>
        <w:rPr>
          <w:b/>
          <w:sz w:val="28"/>
          <w:szCs w:val="28"/>
        </w:rPr>
      </w:pPr>
    </w:p>
    <w:p w:rsidR="00F243BB" w:rsidRPr="008206E1" w:rsidRDefault="00F243BB" w:rsidP="00251ED5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 w:rsidP="00251ED5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</w:p>
    <w:p w:rsidR="00F243BB" w:rsidRDefault="00F243BB" w:rsidP="00C1032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THỜI KHÓA BIỂU THÁNG 05/2018 </w:t>
      </w:r>
      <w:r w:rsidRPr="008F59E4">
        <w:rPr>
          <w:b/>
          <w:bCs/>
          <w:sz w:val="28"/>
          <w:szCs w:val="28"/>
        </w:rPr>
        <w:t>(CHỦ ĐỀ:</w:t>
      </w:r>
      <w:r>
        <w:rPr>
          <w:b/>
          <w:bCs/>
          <w:sz w:val="28"/>
          <w:szCs w:val="28"/>
        </w:rPr>
        <w:t xml:space="preserve"> BÉ LÊN MẪU GIÁO</w:t>
      </w:r>
      <w:r w:rsidRPr="008F59E4">
        <w:rPr>
          <w:b/>
          <w:bCs/>
          <w:sz w:val="28"/>
          <w:szCs w:val="28"/>
        </w:rPr>
        <w:t>)</w:t>
      </w:r>
    </w:p>
    <w:p w:rsidR="00F243BB" w:rsidRDefault="00F243BB" w:rsidP="00C1032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LỚP: NHÀ TRẺ</w:t>
      </w:r>
    </w:p>
    <w:p w:rsidR="00F243BB" w:rsidRPr="008F59E4" w:rsidRDefault="00F243BB" w:rsidP="00C1032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( Thời gian thực hiện từ ngày: 30/4  –  18/05 )</w:t>
      </w:r>
    </w:p>
    <w:p w:rsidR="00F243BB" w:rsidRDefault="00F243BB" w:rsidP="00C10323"/>
    <w:tbl>
      <w:tblPr>
        <w:tblW w:w="137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340"/>
        <w:gridCol w:w="2520"/>
        <w:gridCol w:w="2466"/>
        <w:gridCol w:w="2394"/>
        <w:gridCol w:w="2430"/>
      </w:tblGrid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Tuần/Thứ </w:t>
            </w:r>
          </w:p>
          <w:p w:rsidR="00F243BB" w:rsidRDefault="00F243BB" w:rsidP="008654C5"/>
        </w:tc>
        <w:tc>
          <w:tcPr>
            <w:tcW w:w="234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>Thứ 2</w:t>
            </w:r>
          </w:p>
          <w:p w:rsidR="00F243BB" w:rsidRDefault="00F243BB" w:rsidP="008654C5"/>
        </w:tc>
        <w:tc>
          <w:tcPr>
            <w:tcW w:w="2520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3</w:t>
            </w:r>
          </w:p>
        </w:tc>
        <w:tc>
          <w:tcPr>
            <w:tcW w:w="2466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4</w:t>
            </w:r>
          </w:p>
        </w:tc>
        <w:tc>
          <w:tcPr>
            <w:tcW w:w="2394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 xml:space="preserve">Thứ 5 </w:t>
            </w:r>
          </w:p>
        </w:tc>
        <w:tc>
          <w:tcPr>
            <w:tcW w:w="2430" w:type="dxa"/>
          </w:tcPr>
          <w:p w:rsidR="00F243BB" w:rsidRPr="00953F90" w:rsidRDefault="00F243BB" w:rsidP="008654C5">
            <w:pPr>
              <w:rPr>
                <w:b/>
                <w:sz w:val="28"/>
                <w:szCs w:val="28"/>
              </w:rPr>
            </w:pPr>
            <w:r w:rsidRPr="00953F90">
              <w:rPr>
                <w:b/>
                <w:sz w:val="28"/>
                <w:szCs w:val="28"/>
              </w:rPr>
              <w:t>Thứ 6</w:t>
            </w:r>
          </w:p>
        </w:tc>
      </w:tr>
      <w:tr w:rsidR="00F243BB" w:rsidTr="00953F90">
        <w:trPr>
          <w:trHeight w:val="1763"/>
        </w:trPr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 Tuần 33</w:t>
            </w:r>
          </w:p>
          <w:p w:rsidR="00F243BB" w:rsidRPr="00936C2D" w:rsidRDefault="00F243BB" w:rsidP="008654C5">
            <w:r w:rsidRPr="00953F90">
              <w:rPr>
                <w:bCs/>
                <w:sz w:val="28"/>
                <w:szCs w:val="28"/>
              </w:rPr>
              <w:t>Lớp học của bé</w:t>
            </w:r>
          </w:p>
        </w:tc>
        <w:tc>
          <w:tcPr>
            <w:tcW w:w="2340" w:type="dxa"/>
          </w:tcPr>
          <w:p w:rsidR="00F243BB" w:rsidRDefault="00F243BB" w:rsidP="008654C5">
            <w:pPr>
              <w:rPr>
                <w:sz w:val="28"/>
                <w:szCs w:val="28"/>
              </w:rPr>
            </w:pPr>
          </w:p>
          <w:p w:rsidR="00F243BB" w:rsidRDefault="00F243BB" w:rsidP="008654C5">
            <w:r w:rsidRPr="00953F90">
              <w:rPr>
                <w:sz w:val="28"/>
                <w:szCs w:val="28"/>
              </w:rPr>
              <w:t>Đá bóng và chạy theo bóng (T1)</w:t>
            </w:r>
          </w:p>
        </w:tc>
        <w:tc>
          <w:tcPr>
            <w:tcW w:w="2520" w:type="dxa"/>
          </w:tcPr>
          <w:p w:rsidR="00F243BB" w:rsidRPr="00953F90" w:rsidRDefault="00F243BB" w:rsidP="008D2F34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000000"/>
                <w:sz w:val="28"/>
                <w:szCs w:val="28"/>
              </w:rPr>
              <w:t xml:space="preserve">Vị trí trong không gian  </w:t>
            </w:r>
            <w:r>
              <w:rPr>
                <w:color w:val="000000"/>
                <w:sz w:val="28"/>
                <w:szCs w:val="28"/>
              </w:rPr>
              <w:t xml:space="preserve">trước sau </w:t>
            </w:r>
            <w:r w:rsidRPr="00953F90">
              <w:rPr>
                <w:color w:val="000000"/>
                <w:sz w:val="28"/>
                <w:szCs w:val="28"/>
              </w:rPr>
              <w:t>so với bản thân trẻ.(t2)</w:t>
            </w:r>
          </w:p>
        </w:tc>
        <w:tc>
          <w:tcPr>
            <w:tcW w:w="2466" w:type="dxa"/>
          </w:tcPr>
          <w:p w:rsidR="00F243BB" w:rsidRPr="00953F90" w:rsidRDefault="00F243BB" w:rsidP="008654C5">
            <w:pPr>
              <w:rPr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Tô màu: Ngòi bút (M)</w:t>
            </w:r>
          </w:p>
        </w:tc>
        <w:tc>
          <w:tcPr>
            <w:tcW w:w="2394" w:type="dxa"/>
          </w:tcPr>
          <w:p w:rsidR="00F243BB" w:rsidRDefault="00F243BB" w:rsidP="00953F90">
            <w:pPr>
              <w:jc w:val="center"/>
            </w:pPr>
            <w:r w:rsidRPr="00953F90">
              <w:rPr>
                <w:sz w:val="28"/>
                <w:szCs w:val="28"/>
                <w:lang w:val="fr-FR"/>
              </w:rPr>
              <w:t>Thơ: Bé đến lớp</w:t>
            </w:r>
          </w:p>
        </w:tc>
        <w:tc>
          <w:tcPr>
            <w:tcW w:w="2430" w:type="dxa"/>
          </w:tcPr>
          <w:p w:rsidR="00F243BB" w:rsidRPr="00953F90" w:rsidRDefault="00F243BB" w:rsidP="008D2F34">
            <w:pPr>
              <w:rPr>
                <w:color w:val="000000"/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>NNDC: Đi cấy</w:t>
            </w:r>
          </w:p>
          <w:p w:rsidR="00F243BB" w:rsidRDefault="00F243BB" w:rsidP="008D2F34">
            <w:r w:rsidRPr="00953F90">
              <w:rPr>
                <w:color w:val="000000"/>
                <w:sz w:val="28"/>
                <w:szCs w:val="28"/>
              </w:rPr>
              <w:t>TCAN: Đoán tên bạn hát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 34</w:t>
            </w:r>
          </w:p>
          <w:p w:rsidR="00F243BB" w:rsidRPr="00953F90" w:rsidRDefault="00F243BB" w:rsidP="008654C5">
            <w:pPr>
              <w:rPr>
                <w:b/>
              </w:rPr>
            </w:pPr>
            <w:r w:rsidRPr="00953F90">
              <w:rPr>
                <w:bCs/>
                <w:sz w:val="28"/>
                <w:szCs w:val="28"/>
              </w:rPr>
              <w:t>Bé lên mẫu giáo</w:t>
            </w:r>
          </w:p>
        </w:tc>
        <w:tc>
          <w:tcPr>
            <w:tcW w:w="2340" w:type="dxa"/>
          </w:tcPr>
          <w:p w:rsidR="00F243BB" w:rsidRDefault="00F243BB" w:rsidP="008654C5">
            <w:r w:rsidRPr="00953F90">
              <w:rPr>
                <w:sz w:val="28"/>
                <w:szCs w:val="28"/>
              </w:rPr>
              <w:t>Ném xa về phía trước bằng 1 tay 1.2m - 1.5m (T2)</w:t>
            </w:r>
          </w:p>
        </w:tc>
        <w:tc>
          <w:tcPr>
            <w:tcW w:w="2520" w:type="dxa"/>
          </w:tcPr>
          <w:p w:rsidR="00F243BB" w:rsidRPr="00953F90" w:rsidRDefault="00F243BB" w:rsidP="008D2F34">
            <w:pPr>
              <w:rPr>
                <w:color w:val="000000"/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NBTN: </w:t>
            </w:r>
            <w:r w:rsidRPr="00953F90">
              <w:rPr>
                <w:color w:val="000000"/>
                <w:sz w:val="28"/>
                <w:szCs w:val="28"/>
              </w:rPr>
              <w:t>Dạy trẻ sắp xếp một số đồ dùng trong lớp.</w:t>
            </w:r>
          </w:p>
          <w:p w:rsidR="00F243BB" w:rsidRPr="00953F90" w:rsidRDefault="00F243BB" w:rsidP="008D2F34">
            <w:pPr>
              <w:rPr>
                <w:color w:val="000000"/>
                <w:sz w:val="28"/>
                <w:szCs w:val="28"/>
              </w:rPr>
            </w:pPr>
          </w:p>
          <w:p w:rsidR="00F243BB" w:rsidRDefault="00F243BB" w:rsidP="008D2F34"/>
        </w:tc>
        <w:tc>
          <w:tcPr>
            <w:tcW w:w="2466" w:type="dxa"/>
          </w:tcPr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Tô màu: Cái bàn (M)</w:t>
            </w:r>
          </w:p>
        </w:tc>
        <w:tc>
          <w:tcPr>
            <w:tcW w:w="2394" w:type="dxa"/>
          </w:tcPr>
          <w:p w:rsidR="00F243BB" w:rsidRPr="00953F90" w:rsidRDefault="00F243BB" w:rsidP="008654C5">
            <w:pPr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 xml:space="preserve">Chuyện: Chú vịt xám     </w:t>
            </w:r>
          </w:p>
          <w:p w:rsidR="00F243BB" w:rsidRDefault="00F243BB" w:rsidP="008654C5"/>
        </w:tc>
        <w:tc>
          <w:tcPr>
            <w:tcW w:w="2430" w:type="dxa"/>
          </w:tcPr>
          <w:p w:rsidR="00F243BB" w:rsidRPr="00953F90" w:rsidRDefault="00F243BB" w:rsidP="008654C5">
            <w:pPr>
              <w:rPr>
                <w:color w:val="000000"/>
                <w:sz w:val="28"/>
                <w:szCs w:val="28"/>
              </w:rPr>
            </w:pPr>
            <w:r w:rsidRPr="00953F90">
              <w:rPr>
                <w:color w:val="000000"/>
                <w:sz w:val="28"/>
                <w:szCs w:val="28"/>
              </w:rPr>
              <w:t xml:space="preserve">DH:  Cháu đi mẫu giáo             </w:t>
            </w:r>
          </w:p>
          <w:p w:rsidR="00F243BB" w:rsidRDefault="00F243BB" w:rsidP="008654C5">
            <w:r w:rsidRPr="00953F90">
              <w:rPr>
                <w:color w:val="000000"/>
                <w:sz w:val="28"/>
                <w:szCs w:val="28"/>
              </w:rPr>
              <w:t>NH: Gà gáy</w:t>
            </w:r>
          </w:p>
        </w:tc>
      </w:tr>
      <w:tr w:rsidR="00F243BB" w:rsidTr="00953F90">
        <w:tc>
          <w:tcPr>
            <w:tcW w:w="1620" w:type="dxa"/>
          </w:tcPr>
          <w:p w:rsidR="00F243BB" w:rsidRPr="00953F90" w:rsidRDefault="00F243BB" w:rsidP="008654C5">
            <w:pPr>
              <w:rPr>
                <w:b/>
                <w:bCs/>
                <w:sz w:val="28"/>
                <w:szCs w:val="28"/>
              </w:rPr>
            </w:pPr>
            <w:r w:rsidRPr="00953F90">
              <w:rPr>
                <w:b/>
                <w:bCs/>
                <w:sz w:val="28"/>
                <w:szCs w:val="28"/>
              </w:rPr>
              <w:t xml:space="preserve">  Tuần35</w:t>
            </w:r>
          </w:p>
          <w:p w:rsidR="00F243BB" w:rsidRPr="00953F90" w:rsidRDefault="00F243BB" w:rsidP="008654C5">
            <w:pPr>
              <w:rPr>
                <w:b/>
              </w:rPr>
            </w:pPr>
            <w:r w:rsidRPr="00953F90">
              <w:rPr>
                <w:bCs/>
                <w:sz w:val="28"/>
                <w:szCs w:val="28"/>
              </w:rPr>
              <w:t>Các hoạt động của bé khi lên mẫu giáo</w:t>
            </w:r>
          </w:p>
        </w:tc>
        <w:tc>
          <w:tcPr>
            <w:tcW w:w="2340" w:type="dxa"/>
          </w:tcPr>
          <w:p w:rsidR="00F243BB" w:rsidRDefault="00F243BB" w:rsidP="008654C5">
            <w:r w:rsidRPr="001F3EBC">
              <w:rPr>
                <w:sz w:val="28"/>
                <w:szCs w:val="28"/>
              </w:rPr>
              <w:t>Đá bóng và chạy theo bóng (T2)</w:t>
            </w:r>
          </w:p>
        </w:tc>
        <w:tc>
          <w:tcPr>
            <w:tcW w:w="2520" w:type="dxa"/>
          </w:tcPr>
          <w:p w:rsidR="00F243BB" w:rsidRPr="00953F90" w:rsidRDefault="00F243BB" w:rsidP="00953F90">
            <w:pPr>
              <w:jc w:val="center"/>
              <w:rPr>
                <w:sz w:val="26"/>
                <w:szCs w:val="26"/>
              </w:rPr>
            </w:pPr>
            <w:r w:rsidRPr="00953F90">
              <w:rPr>
                <w:sz w:val="28"/>
                <w:szCs w:val="28"/>
              </w:rPr>
              <w:t xml:space="preserve">NBPB: </w:t>
            </w:r>
            <w:r w:rsidRPr="00953F90">
              <w:rPr>
                <w:color w:val="000000"/>
                <w:sz w:val="28"/>
                <w:szCs w:val="28"/>
              </w:rPr>
              <w:t>Ôn kích thước to – nhỏ</w:t>
            </w:r>
          </w:p>
          <w:p w:rsidR="00F243BB" w:rsidRPr="00953F90" w:rsidRDefault="00F243BB" w:rsidP="00953F90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F243BB" w:rsidRPr="00953F90" w:rsidRDefault="00F243BB" w:rsidP="008654C5">
            <w:pPr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F243BB" w:rsidRDefault="00F243BB" w:rsidP="008654C5">
            <w:r w:rsidRPr="001F3EBC">
              <w:rPr>
                <w:color w:val="000000"/>
                <w:sz w:val="28"/>
                <w:szCs w:val="28"/>
              </w:rPr>
              <w:t xml:space="preserve">Tháo lắp vòng theo ý thích (M)   </w:t>
            </w:r>
          </w:p>
        </w:tc>
        <w:tc>
          <w:tcPr>
            <w:tcW w:w="2394" w:type="dxa"/>
          </w:tcPr>
          <w:p w:rsidR="00F243BB" w:rsidRPr="00953F90" w:rsidRDefault="00F243BB" w:rsidP="00953F90">
            <w:pPr>
              <w:jc w:val="center"/>
              <w:rPr>
                <w:sz w:val="28"/>
                <w:szCs w:val="28"/>
              </w:rPr>
            </w:pPr>
            <w:r w:rsidRPr="00953F90">
              <w:rPr>
                <w:sz w:val="28"/>
                <w:szCs w:val="28"/>
              </w:rPr>
              <w:t>Chuyện: lợn con sạch lắm rồi</w:t>
            </w:r>
          </w:p>
          <w:p w:rsidR="00F243BB" w:rsidRDefault="00F243BB" w:rsidP="008654C5"/>
        </w:tc>
        <w:tc>
          <w:tcPr>
            <w:tcW w:w="2430" w:type="dxa"/>
          </w:tcPr>
          <w:p w:rsidR="00F243BB" w:rsidRDefault="00F243BB" w:rsidP="008654C5">
            <w:r w:rsidRPr="00953F90">
              <w:rPr>
                <w:sz w:val="28"/>
                <w:szCs w:val="28"/>
              </w:rPr>
              <w:t>DVĐ:  Cháu đi mẫu giáo    NH: Lý cây xanh</w:t>
            </w:r>
            <w:r w:rsidRPr="00953F90">
              <w:rPr>
                <w:color w:val="FF0000"/>
                <w:sz w:val="28"/>
                <w:szCs w:val="28"/>
              </w:rPr>
              <w:t xml:space="preserve">  </w:t>
            </w:r>
          </w:p>
        </w:tc>
      </w:tr>
    </w:tbl>
    <w:p w:rsidR="00F243BB" w:rsidRPr="008206E1" w:rsidRDefault="00F243BB" w:rsidP="00C10323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Hiệu trưởng</w:t>
      </w:r>
      <w:r>
        <w:rPr>
          <w:b/>
          <w:sz w:val="28"/>
          <w:szCs w:val="28"/>
        </w:rPr>
        <w:t xml:space="preserve">                                                                                                Phó hiệu trưởng</w:t>
      </w:r>
    </w:p>
    <w:p w:rsidR="00F243BB" w:rsidRPr="008206E1" w:rsidRDefault="00F243BB" w:rsidP="00C10323">
      <w:pPr>
        <w:rPr>
          <w:b/>
          <w:sz w:val="28"/>
          <w:szCs w:val="28"/>
        </w:rPr>
      </w:pPr>
    </w:p>
    <w:p w:rsidR="00F243BB" w:rsidRPr="008206E1" w:rsidRDefault="00F243BB" w:rsidP="00C10323">
      <w:pPr>
        <w:rPr>
          <w:b/>
          <w:sz w:val="28"/>
          <w:szCs w:val="28"/>
        </w:rPr>
      </w:pPr>
    </w:p>
    <w:p w:rsidR="00F243BB" w:rsidRDefault="00F243BB" w:rsidP="00C10323">
      <w:pPr>
        <w:rPr>
          <w:b/>
          <w:sz w:val="28"/>
          <w:szCs w:val="28"/>
        </w:rPr>
      </w:pPr>
      <w:r w:rsidRPr="008206E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  <w:r w:rsidRPr="008206E1">
        <w:rPr>
          <w:b/>
          <w:sz w:val="28"/>
          <w:szCs w:val="28"/>
        </w:rPr>
        <w:t>Hoàng Thị Cúc</w:t>
      </w:r>
      <w:r>
        <w:rPr>
          <w:b/>
          <w:sz w:val="28"/>
          <w:szCs w:val="28"/>
        </w:rPr>
        <w:t xml:space="preserve">                                                                                              Nguyễn Thị Hiên</w:t>
      </w:r>
    </w:p>
    <w:p w:rsidR="00F243BB" w:rsidRDefault="00F243BB" w:rsidP="00C10323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</w:p>
    <w:p w:rsidR="00F243BB" w:rsidRDefault="00F243BB" w:rsidP="00251ED5">
      <w:pPr>
        <w:rPr>
          <w:b/>
          <w:sz w:val="28"/>
          <w:szCs w:val="28"/>
        </w:rPr>
      </w:pPr>
    </w:p>
    <w:p w:rsidR="00F243BB" w:rsidRPr="008206E1" w:rsidRDefault="00F243BB">
      <w:pPr>
        <w:rPr>
          <w:b/>
          <w:sz w:val="28"/>
          <w:szCs w:val="28"/>
        </w:rPr>
      </w:pPr>
    </w:p>
    <w:sectPr w:rsidR="00F243BB" w:rsidRPr="008206E1" w:rsidSect="00906226">
      <w:pgSz w:w="15840" w:h="12240" w:orient="landscape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45C"/>
    <w:rsid w:val="00022147"/>
    <w:rsid w:val="000525C2"/>
    <w:rsid w:val="00157203"/>
    <w:rsid w:val="00173238"/>
    <w:rsid w:val="001A3F24"/>
    <w:rsid w:val="001F3EBC"/>
    <w:rsid w:val="00251ED5"/>
    <w:rsid w:val="00257BE0"/>
    <w:rsid w:val="00270107"/>
    <w:rsid w:val="002A0875"/>
    <w:rsid w:val="002C654F"/>
    <w:rsid w:val="00392028"/>
    <w:rsid w:val="003A06CD"/>
    <w:rsid w:val="003F0C9F"/>
    <w:rsid w:val="003F10A2"/>
    <w:rsid w:val="0043645C"/>
    <w:rsid w:val="00464CD4"/>
    <w:rsid w:val="0052690D"/>
    <w:rsid w:val="00546AE4"/>
    <w:rsid w:val="005D7F0F"/>
    <w:rsid w:val="00622FC4"/>
    <w:rsid w:val="006451DC"/>
    <w:rsid w:val="006F03D3"/>
    <w:rsid w:val="006F1A9B"/>
    <w:rsid w:val="00751A6C"/>
    <w:rsid w:val="0075305A"/>
    <w:rsid w:val="0079075F"/>
    <w:rsid w:val="007B1AE7"/>
    <w:rsid w:val="007F161A"/>
    <w:rsid w:val="008206E1"/>
    <w:rsid w:val="00823444"/>
    <w:rsid w:val="00856480"/>
    <w:rsid w:val="008654C5"/>
    <w:rsid w:val="00895C32"/>
    <w:rsid w:val="008D2F34"/>
    <w:rsid w:val="008F59E4"/>
    <w:rsid w:val="00906226"/>
    <w:rsid w:val="00936C2D"/>
    <w:rsid w:val="00953F90"/>
    <w:rsid w:val="009A247E"/>
    <w:rsid w:val="00A60118"/>
    <w:rsid w:val="00A66E65"/>
    <w:rsid w:val="00AF44BC"/>
    <w:rsid w:val="00AF61D8"/>
    <w:rsid w:val="00B24F96"/>
    <w:rsid w:val="00BA7F57"/>
    <w:rsid w:val="00BC02F1"/>
    <w:rsid w:val="00C06309"/>
    <w:rsid w:val="00C10323"/>
    <w:rsid w:val="00C70ED0"/>
    <w:rsid w:val="00C8258A"/>
    <w:rsid w:val="00C958FC"/>
    <w:rsid w:val="00D4649B"/>
    <w:rsid w:val="00D9530B"/>
    <w:rsid w:val="00DC0998"/>
    <w:rsid w:val="00DD2A96"/>
    <w:rsid w:val="00E7669F"/>
    <w:rsid w:val="00E84544"/>
    <w:rsid w:val="00E976B1"/>
    <w:rsid w:val="00F243BB"/>
    <w:rsid w:val="00FD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45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645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3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10</Pages>
  <Words>2082</Words>
  <Characters>11873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Sky123.Org</cp:lastModifiedBy>
  <cp:revision>68</cp:revision>
  <dcterms:created xsi:type="dcterms:W3CDTF">2017-11-05T05:28:00Z</dcterms:created>
  <dcterms:modified xsi:type="dcterms:W3CDTF">2017-12-06T07:25:00Z</dcterms:modified>
</cp:coreProperties>
</file>